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79F" w:rsidRDefault="0072679F" w:rsidP="00631D94">
      <w:pPr>
        <w:pStyle w:val="NoSpacing"/>
        <w:jc w:val="center"/>
        <w:rPr>
          <w:sz w:val="16"/>
          <w:szCs w:val="16"/>
        </w:rPr>
      </w:pPr>
      <w:r w:rsidRPr="00CD5B13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Описание: ГЕРБ_ХВОРОСТЯНКИ" style="width:64.5pt;height:90pt;visibility:visible">
            <v:imagedata r:id="rId6" o:title=""/>
          </v:shape>
        </w:pict>
      </w:r>
    </w:p>
    <w:p w:rsidR="0072679F" w:rsidRDefault="0072679F" w:rsidP="00631D94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СОБРАНИЕ ПРЕДСТАВИТЕЛЕЙ</w:t>
      </w:r>
    </w:p>
    <w:p w:rsidR="0072679F" w:rsidRDefault="0072679F" w:rsidP="00631D94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РАЙОНА ХВОРОСТЯНСКИЙ САМАРСКОЙ ОБЛАСТИ</w:t>
      </w:r>
    </w:p>
    <w:p w:rsidR="0072679F" w:rsidRDefault="0072679F" w:rsidP="00631D94">
      <w:pPr>
        <w:pStyle w:val="NoSpacing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ЧЕТВЕРТОГО СОЗЫВА</w:t>
      </w:r>
    </w:p>
    <w:p w:rsidR="0072679F" w:rsidRDefault="0072679F" w:rsidP="00631D94"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445590 Самарская область, Хворостянский район, с. Хворостянка, пл. Плясункова, д.10</w:t>
      </w:r>
    </w:p>
    <w:p w:rsidR="0072679F" w:rsidRDefault="0072679F" w:rsidP="00631D94"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3"/>
      </w:tblGrid>
      <w:tr w:rsidR="0072679F" w:rsidTr="00631D94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2679F" w:rsidRDefault="0072679F">
            <w:pPr>
              <w:spacing w:line="276" w:lineRule="auto"/>
              <w:rPr>
                <w:b/>
                <w:lang w:eastAsia="en-US"/>
              </w:rPr>
            </w:pPr>
          </w:p>
        </w:tc>
      </w:tr>
    </w:tbl>
    <w:p w:rsidR="0072679F" w:rsidRDefault="0072679F" w:rsidP="00631D94">
      <w:pPr>
        <w:tabs>
          <w:tab w:val="left" w:pos="1620"/>
        </w:tabs>
        <w:jc w:val="center"/>
        <w:rPr>
          <w:b/>
          <w:sz w:val="28"/>
          <w:szCs w:val="28"/>
        </w:rPr>
      </w:pPr>
    </w:p>
    <w:p w:rsidR="0072679F" w:rsidRDefault="0072679F" w:rsidP="00631D94">
      <w:pPr>
        <w:tabs>
          <w:tab w:val="left" w:pos="1620"/>
        </w:tabs>
        <w:jc w:val="center"/>
        <w:rPr>
          <w:b/>
        </w:rPr>
      </w:pPr>
      <w:r>
        <w:rPr>
          <w:b/>
        </w:rPr>
        <w:t>Р Е Ш Е Н И Е</w:t>
      </w:r>
    </w:p>
    <w:p w:rsidR="0072679F" w:rsidRDefault="0072679F" w:rsidP="00631D94">
      <w:pPr>
        <w:jc w:val="both"/>
        <w:rPr>
          <w:u w:val="single"/>
        </w:rPr>
      </w:pPr>
    </w:p>
    <w:p w:rsidR="0072679F" w:rsidRPr="00833158" w:rsidRDefault="0072679F" w:rsidP="00631D94">
      <w:pPr>
        <w:jc w:val="both"/>
        <w:rPr>
          <w:b/>
        </w:rPr>
      </w:pPr>
      <w:r w:rsidRPr="00833158">
        <w:rPr>
          <w:b/>
          <w:u w:val="single"/>
        </w:rPr>
        <w:t>от «14» ноября 2014 года</w:t>
      </w:r>
      <w:r>
        <w:rPr>
          <w:b/>
        </w:rPr>
        <w:t xml:space="preserve">                                                                                                     </w:t>
      </w:r>
      <w:r w:rsidRPr="00833158">
        <w:rPr>
          <w:b/>
          <w:u w:val="single"/>
        </w:rPr>
        <w:t xml:space="preserve">№ </w:t>
      </w:r>
      <w:r w:rsidRPr="00285308">
        <w:rPr>
          <w:b/>
          <w:u w:val="single"/>
        </w:rPr>
        <w:t>270/40</w:t>
      </w:r>
    </w:p>
    <w:p w:rsidR="0072679F" w:rsidRDefault="0072679F" w:rsidP="00631D94">
      <w:pPr>
        <w:jc w:val="center"/>
        <w:rPr>
          <w:b/>
        </w:rPr>
      </w:pPr>
    </w:p>
    <w:p w:rsidR="0072679F" w:rsidRDefault="0072679F" w:rsidP="00631D94"/>
    <w:p w:rsidR="0072679F" w:rsidRDefault="0072679F" w:rsidP="00631D94">
      <w:pPr>
        <w:jc w:val="center"/>
        <w:rPr>
          <w:b/>
        </w:rPr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 на 2014 год и на плановый период 2015 и 2016 годов</w:t>
      </w:r>
    </w:p>
    <w:p w:rsidR="0072679F" w:rsidRDefault="0072679F" w:rsidP="00631D94"/>
    <w:p w:rsidR="0072679F" w:rsidRDefault="0072679F" w:rsidP="00631D94">
      <w:pPr>
        <w:jc w:val="both"/>
      </w:pPr>
      <w:r>
        <w:t xml:space="preserve">              Рассмотрев представленные изменения в решение Собрания представителей муниципального района Хворостянский «О бюджете муниципального района Хворостянский на 2014 год и на плановый период 2015 и 2016 годов» Собрание представителей</w:t>
      </w:r>
    </w:p>
    <w:p w:rsidR="0072679F" w:rsidRDefault="0072679F" w:rsidP="00631D94">
      <w:pPr>
        <w:jc w:val="center"/>
        <w:rPr>
          <w:b/>
        </w:rPr>
      </w:pPr>
      <w:r>
        <w:rPr>
          <w:b/>
        </w:rPr>
        <w:t xml:space="preserve"> решило:</w:t>
      </w:r>
    </w:p>
    <w:p w:rsidR="0072679F" w:rsidRDefault="0072679F" w:rsidP="00631D94">
      <w:pPr>
        <w:jc w:val="center"/>
        <w:rPr>
          <w:b/>
        </w:rPr>
      </w:pPr>
    </w:p>
    <w:p w:rsidR="0072679F" w:rsidRDefault="0072679F" w:rsidP="00631D94">
      <w:pPr>
        <w:ind w:firstLine="708"/>
        <w:jc w:val="both"/>
      </w:pPr>
      <w:r>
        <w:rPr>
          <w:b/>
        </w:rPr>
        <w:t xml:space="preserve">1. </w:t>
      </w:r>
      <w:r>
        <w:t>Внести в решение Собрания представителей муниципального района Хворостянский от 27 декабря 2013 года № 224/34 «О бюджете муниципального района Хворостянский на 2014 год и на плановый период 2015 и 2016 годов» следующие изменения:</w:t>
      </w:r>
    </w:p>
    <w:p w:rsidR="0072679F" w:rsidRDefault="0072679F" w:rsidP="00631D94"/>
    <w:p w:rsidR="0072679F" w:rsidRDefault="0072679F" w:rsidP="00631D9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1) в пункте 1:</w:t>
      </w:r>
    </w:p>
    <w:p w:rsidR="0072679F" w:rsidRDefault="0072679F" w:rsidP="00631D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«357 058» заменить суммой «366 082»</w:t>
      </w:r>
    </w:p>
    <w:p w:rsidR="0072679F" w:rsidRDefault="0072679F" w:rsidP="00631D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«352 991» заменить суммой «362 015»</w:t>
      </w:r>
    </w:p>
    <w:p w:rsidR="0072679F" w:rsidRDefault="0072679F" w:rsidP="00631D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679F" w:rsidRDefault="0072679F" w:rsidP="00631D9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2) в пункте 6:</w:t>
      </w:r>
    </w:p>
    <w:p w:rsidR="0072679F" w:rsidRDefault="0072679F" w:rsidP="00631D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«291 333» заменить суммой «300 358»</w:t>
      </w:r>
    </w:p>
    <w:p w:rsidR="0072679F" w:rsidRDefault="0072679F" w:rsidP="00631D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«299 549» заменить суммой «308 573»</w:t>
      </w:r>
    </w:p>
    <w:p w:rsidR="0072679F" w:rsidRDefault="0072679F" w:rsidP="00631D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679F" w:rsidRDefault="0072679F" w:rsidP="00631D9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2679F" w:rsidRPr="005F1981" w:rsidRDefault="0072679F" w:rsidP="005F1981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679F" w:rsidRDefault="0072679F" w:rsidP="00631D94"/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3) приложение 4 изложить в следующей редакции:</w:t>
      </w:r>
    </w:p>
    <w:p w:rsidR="0072679F" w:rsidRDefault="0072679F" w:rsidP="00631D94">
      <w:pPr>
        <w:jc w:val="right"/>
        <w:rPr>
          <w:sz w:val="22"/>
          <w:szCs w:val="22"/>
        </w:rPr>
      </w:pPr>
    </w:p>
    <w:p w:rsidR="0072679F" w:rsidRDefault="0072679F" w:rsidP="00631D9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Приложение 4</w:t>
      </w:r>
    </w:p>
    <w:p w:rsidR="0072679F" w:rsidRDefault="0072679F" w:rsidP="00631D9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к решению Собрания представителей</w:t>
      </w:r>
    </w:p>
    <w:p w:rsidR="0072679F" w:rsidRDefault="0072679F" w:rsidP="00631D9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муниципального</w:t>
      </w:r>
    </w:p>
    <w:p w:rsidR="0072679F" w:rsidRDefault="0072679F" w:rsidP="00631D9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района Хворостянский на 2014 год</w:t>
      </w:r>
    </w:p>
    <w:p w:rsidR="0072679F" w:rsidRDefault="0072679F" w:rsidP="00631D9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и на плановый период 2015 и 2016 годов»</w:t>
      </w:r>
    </w:p>
    <w:p w:rsidR="0072679F" w:rsidRDefault="0072679F" w:rsidP="00631D94">
      <w:pPr>
        <w:jc w:val="right"/>
        <w:rPr>
          <w:sz w:val="18"/>
          <w:szCs w:val="18"/>
        </w:rPr>
      </w:pPr>
    </w:p>
    <w:p w:rsidR="0072679F" w:rsidRDefault="0072679F" w:rsidP="00631D94">
      <w:pPr>
        <w:jc w:val="center"/>
        <w:rPr>
          <w:b/>
        </w:rPr>
      </w:pPr>
      <w:r>
        <w:rPr>
          <w:b/>
        </w:rPr>
        <w:t xml:space="preserve"> Ведомственная структура расходов бюджета</w:t>
      </w:r>
    </w:p>
    <w:p w:rsidR="0072679F" w:rsidRDefault="0072679F" w:rsidP="00631D94">
      <w:pPr>
        <w:jc w:val="center"/>
        <w:rPr>
          <w:b/>
        </w:rPr>
      </w:pPr>
      <w:r>
        <w:rPr>
          <w:b/>
        </w:rPr>
        <w:t xml:space="preserve"> муниципального района на 2014 год.</w:t>
      </w:r>
    </w:p>
    <w:p w:rsidR="0072679F" w:rsidRDefault="0072679F" w:rsidP="00631D94">
      <w:pPr>
        <w:rPr>
          <w:b/>
        </w:rPr>
      </w:pPr>
    </w:p>
    <w:tbl>
      <w:tblPr>
        <w:tblW w:w="10238" w:type="dxa"/>
        <w:tblInd w:w="-72" w:type="dxa"/>
        <w:tblLayout w:type="fixed"/>
        <w:tblLook w:val="01E0"/>
      </w:tblPr>
      <w:tblGrid>
        <w:gridCol w:w="720"/>
        <w:gridCol w:w="4280"/>
        <w:gridCol w:w="540"/>
        <w:gridCol w:w="565"/>
        <w:gridCol w:w="1261"/>
        <w:gridCol w:w="611"/>
        <w:gridCol w:w="1126"/>
        <w:gridCol w:w="1135"/>
      </w:tblGrid>
      <w:tr w:rsidR="0072679F" w:rsidTr="00285308">
        <w:trPr>
          <w:trHeight w:val="96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главного распоря-</w:t>
            </w:r>
          </w:p>
          <w:p w:rsidR="0072679F" w:rsidRDefault="0072679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дителябюджет-ных средств</w:t>
            </w:r>
          </w:p>
        </w:tc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 главного распорядителя</w:t>
            </w:r>
          </w:p>
          <w:p w:rsidR="0072679F" w:rsidRDefault="0072679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средств бюджета муниципального района, раздела, подраздела, целевой статьи, вида расхода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72679F" w:rsidRDefault="0072679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Рз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72679F" w:rsidRDefault="0072679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</w:t>
            </w:r>
          </w:p>
          <w:p w:rsidR="0072679F" w:rsidRDefault="0072679F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72679F" w:rsidRDefault="0072679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ЦСР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72679F" w:rsidRDefault="0072679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ВР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  <w:r>
              <w:rPr>
                <w:b/>
                <w:lang w:eastAsia="en-US"/>
              </w:rPr>
              <w:t>умма, тыс. рублей</w:t>
            </w:r>
          </w:p>
          <w:p w:rsidR="0072679F" w:rsidRDefault="0072679F">
            <w:pPr>
              <w:spacing w:line="276" w:lineRule="auto"/>
              <w:jc w:val="center"/>
              <w:rPr>
                <w:b/>
                <w:lang w:val="en-US" w:eastAsia="en-US"/>
              </w:rPr>
            </w:pPr>
          </w:p>
        </w:tc>
      </w:tr>
      <w:tr w:rsidR="0072679F" w:rsidTr="00285308">
        <w:trPr>
          <w:trHeight w:val="1723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79F" w:rsidRDefault="0072679F">
            <w:pPr>
              <w:rPr>
                <w:b/>
                <w:lang w:eastAsia="en-US"/>
              </w:rPr>
            </w:pPr>
          </w:p>
        </w:tc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79F" w:rsidRDefault="0072679F">
            <w:pPr>
              <w:rPr>
                <w:b/>
                <w:lang w:eastAsia="en-US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79F" w:rsidRDefault="0072679F">
            <w:pPr>
              <w:rPr>
                <w:b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79F" w:rsidRDefault="0072679F">
            <w:pPr>
              <w:rPr>
                <w:b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79F" w:rsidRDefault="0072679F">
            <w:pPr>
              <w:rPr>
                <w:b/>
                <w:lang w:eastAsia="en-US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79F" w:rsidRDefault="0072679F">
            <w:pPr>
              <w:rPr>
                <w:b/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79F" w:rsidRDefault="0072679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79F" w:rsidRDefault="0072679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за счет безвозмездных поступлений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6</w:t>
            </w:r>
            <w:r>
              <w:rPr>
                <w:b/>
                <w:lang w:eastAsia="en-US"/>
              </w:rPr>
              <w:t>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2 488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454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Функционирование законодательных (представительных) органов государственной власти и</w:t>
            </w:r>
          </w:p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представительных органов муниципальных образований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2 488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2 </w:t>
            </w:r>
            <w:r>
              <w:rPr>
                <w:lang w:val="en-US" w:eastAsia="en-US"/>
              </w:rPr>
              <w:t>034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1 884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454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454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454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454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A077F9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25</w:t>
            </w:r>
            <w:r>
              <w:rPr>
                <w:b/>
                <w:lang w:eastAsia="en-US"/>
              </w:rPr>
              <w:t>5 111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201 842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Функционирование</w:t>
            </w:r>
          </w:p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высшего должностного лица субъекта РФ и органа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1 252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1 208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rPr>
          <w:trHeight w:val="4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1 208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Субсидия, предоставляемая с учетом выполнения показателей социально-экономического развития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13 264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2 970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1246E1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10 294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C33D37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9 230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C33D37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982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Субсидия, предоставляемая с учетом выполнения показателей социально-экономического развития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2 </w:t>
            </w:r>
            <w:r>
              <w:rPr>
                <w:lang w:val="en-US" w:eastAsia="en-US"/>
              </w:rPr>
              <w:t>970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2 </w:t>
            </w:r>
            <w:r>
              <w:rPr>
                <w:lang w:val="en-US" w:eastAsia="en-US"/>
              </w:rPr>
              <w:t>970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2 </w:t>
            </w:r>
            <w:r>
              <w:rPr>
                <w:lang w:val="en-US" w:eastAsia="en-US"/>
              </w:rPr>
              <w:t>791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2 </w:t>
            </w:r>
            <w:r>
              <w:rPr>
                <w:lang w:val="en-US" w:eastAsia="en-US"/>
              </w:rPr>
              <w:t>791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179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179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фонды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Резервные фонды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070 05 00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070 05 00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A077F9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27 141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10 851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002 99 00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eastAsia="en-US"/>
              </w:rPr>
              <w:t>2 4</w:t>
            </w:r>
            <w:r>
              <w:rPr>
                <w:lang w:val="en-US" w:eastAsia="en-US"/>
              </w:rPr>
              <w:t>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002 99 00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2 </w:t>
            </w:r>
            <w:r>
              <w:rPr>
                <w:lang w:val="en-US" w:eastAsia="en-US"/>
              </w:rPr>
              <w:t>197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002 99 00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eastAsia="en-US"/>
              </w:rPr>
              <w:t>20</w:t>
            </w:r>
            <w:r>
              <w:rPr>
                <w:lang w:val="en-US" w:eastAsia="en-US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002 99 00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092 00 00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092 00 00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других обязательств государства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092 03 00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A077F9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2 960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092 03 00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A077F9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2 960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Учреждения по обеспечению хозяйственного обслуживания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093 00 00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1246E1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10 800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093 00 00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1246E1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10 800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исполнение отдельных государственных полномочий в сфере архивного дела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521 01 00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147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521 01 00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147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Создание, организация деятельности и развитие многофункционального центра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522 84 00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5 740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5 738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522 84 00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5 740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5 738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Субсидия, предоставляемая с учетом выполнения показателей социально-экономического развития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4 </w:t>
            </w:r>
            <w:r>
              <w:rPr>
                <w:lang w:val="en-US" w:eastAsia="en-US"/>
              </w:rPr>
              <w:t>966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4 </w:t>
            </w:r>
            <w:r>
              <w:rPr>
                <w:lang w:val="en-US" w:eastAsia="en-US"/>
              </w:rPr>
              <w:t>966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402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402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61</w:t>
            </w:r>
            <w:r>
              <w:rPr>
                <w:lang w:eastAsia="en-US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4 025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4 025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539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539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538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538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исполнение государственных полномочий по созданию и организации деятельности административной комиссии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521 04 00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538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538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521 04 00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12</w:t>
            </w:r>
            <w:r>
              <w:rPr>
                <w:lang w:eastAsia="en-US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512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521 04 00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19 469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19 469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 полномочий субъекта РФ   по поддержке сельскохозяйственного производства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1 333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1 333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1 261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1 261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 взятым малыми формами хозяйствования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408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408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6 771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6 771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6 771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6 771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 на 1 литр реализованного товарного молока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1 176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1 176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04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05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1 176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1 176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2 878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2 878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1 072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1 072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1 806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1 806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6 771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6 771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6 771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6 771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 на 1 литр реализованного товарного молока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825 50 43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825 50 43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 взятым малыми формами хозяйствования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825 50 55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825 50 55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Транспорт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Другие виды транспорта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317 00 00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317 00 00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Связь и информатика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1 041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913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Создание условий для обеспечения жителей услугами связи в части проведения ремонта зданий, находящихся в муниципальной собственности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606 00 41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1 041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913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606 00 41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1 041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913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Малое и среднее предпринимательство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345 00 00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12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345 00 00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Жилищное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40 336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41 119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Мероприятия в области жилищного хозяйства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350 03 00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05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350 03 00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Переселение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633 96 03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39 740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37 753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633 96 03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39 740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37 753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9 300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351 05 00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9 300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351 05 00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9 300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Экологический контроль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383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383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отдельных государственных полномочий Самарской области в сфере охраны окружающей среды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618 00 00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383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383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618 00 00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301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618 00 00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Общее образование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27 154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15 456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решения Арбитражного суда Самарской области по невыполненным обязательствам по муниципальным контрактам по объекту Соловьевская СОШ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522 30 00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судебных актов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522 30 00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9 867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9 867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9 867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9 867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«Развитие системы образования в муниципальном районе Хворостянский на 2014-2016 годы»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10 </w:t>
            </w:r>
            <w:r>
              <w:rPr>
                <w:lang w:val="en-US" w:eastAsia="en-US"/>
              </w:rPr>
              <w:t>865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755 00 01</w:t>
            </w:r>
          </w:p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10 </w:t>
            </w:r>
            <w:r>
              <w:rPr>
                <w:lang w:val="en-US" w:eastAsia="en-US"/>
              </w:rPr>
              <w:t>766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Проведение капитального ремонта, оснащение основными средствами и материальными запасами здания (помещений), пригодных для создания дополнительных мест детям, обучающимся по основным общеобразовательным программам дошкольного образования, образовательного учреждения, а также на благоустройство прилегающей к зданию территории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802 50 59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5 589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5 125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802 50 59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5 589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5 125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eastAsia="en-US"/>
              </w:rPr>
              <w:t>1 9</w:t>
            </w:r>
            <w:r>
              <w:rPr>
                <w:lang w:val="en-US" w:eastAsia="en-US"/>
              </w:rPr>
              <w:t>43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1 067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 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Оплата стоимости набора продуктов питания для детей в организованных органами местного самоуправления оздоровительных лагерях с дневным пребыванием детей в каникулярное время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621 00 04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797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707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 на иные цели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621 00 04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797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707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624 04 00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303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624 04 00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303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«Организация работы с детьми и молодежью в Хворостянском районе на 2014-2016 годы»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743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743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18 763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16 769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Проведение капитального ремонта находящегося в муниципальной собственности здания, занимаемого государственным бюджетным образовательным учреждением (Студенецкая СОШ)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624 77 00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18 763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16 769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624 77 00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18 763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16 769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8264B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462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капитального ремонта зданий (помещений) муниципальных учреждений, осуществляющих деятельность в сфере культуры на территории Самарской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522 75 00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462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судебных актов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522 75 00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462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Пенсии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490 00 00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490 00 00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69 953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69 772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Государственная программа Самарской области «Устойчивое развитие сельских территорий Самарской области на 2014-2017 годы и на период до 2020 года.</w:t>
            </w:r>
          </w:p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Предоставление социальных выплат на строительство (приобретение) жилья молодым семьям, молодым специалистам, и гражданам проживающим в сельской местности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41 781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41 781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41 781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41 781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ветеранам ВОВ 1941-1945гг., вдовам инвалидов и участников ВОВ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630 05 00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255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235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630 05 00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255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235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ФЦП «Жилище» подпрограмма обеспечение жильем молодых семей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633 03 00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1 582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1 582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03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633 03 00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1 582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1 582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государственных полномочий по обеспечению жилыми помещениями отдельных категорий граждан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633 07 01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633 07 01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633 07 01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жильем граждан, проработавшим в тылу в период Великой Отечественной войны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633 07 02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2 128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2 128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633 07 02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2 128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2 128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ФЦП «Жилище» на 2011-2015 годы подпрограмма «Обеспечение жильем молодых семей»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795 00 00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795 00 00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ФЦП «Жилище» подпрограмма обеспечение жильем молодых семей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805 50 20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263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263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805 50 20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263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263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жильем отдельных категорий граждан, установленных Федеральным законом от 12 января 1995 года №5-ФЗ «О ветеранах», в соответствии с Указом Президента РФ от 7 мая 2008 года « 714»Об обеспечении жильем ветеранов ВОВ 1941-1945 годов»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805 51 34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6 964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6 964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805 51 34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6 964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6 964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Государственная программа Самарской области «Устойчивое развитие сельских территорий Самарской области на 2014-2017 годы и на период до 2020 года.</w:t>
            </w:r>
          </w:p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Предоставление социальных выплат на строительство (приобретение) жилья молодым семьям, молодым специалистам, и гражданам проживающим в сельской местности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825 50 18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17 518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17 518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03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825 50 18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17 518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17 518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Охрана семьи и детства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1 730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1 730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Выплаты приемной семье на содержание подопечных детей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520 13 00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7 447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7 447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520 13 00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7 447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7 447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633 02 00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3 192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3 192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633 02 00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3 192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3 192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803 50 82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1 064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1 064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803 50 82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1 064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1 064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переданных полномочий по назначению и выплате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803 52 60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803 52 60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8 116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8 116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Субвенции на исполнение государственных полномочий по осуществлению деятельности по опеке и попечительству над несовершеннолетними лицами, социальному обслуживанию и социальной поддержке семьи, материнства и детства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521 02 00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1 919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1 919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521 02 00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1 421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1 455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521 02 00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271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272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521 02 00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521 02 00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Субвенции на исполнение государственных полномочий по социальной поддержке населения и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521 07 00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5 726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5 726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521 07 00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5 161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5 161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521 07 00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555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555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521 07 00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исполнение отдельных государственных полномочий в сфере охраны труда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521 08 00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471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471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521 08 00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438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521 08 00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Физическая культура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  <w:r>
              <w:rPr>
                <w:lang w:val="en-US" w:eastAsia="en-US"/>
              </w:rPr>
              <w:t>6</w:t>
            </w:r>
            <w:r>
              <w:rPr>
                <w:lang w:eastAsia="en-US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Ведомственная целевая программа «Развитие физической культуры и спорта в муниципальном районе Хворостянский на 2014-2016г.»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1 463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1 461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Телевидение и радиовещание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телерадиокомпаниям и телерадиоорганизациям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453 01 00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12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453 01 00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885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Процентные платежи по долговым обязательствам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065 00 00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885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065 00 00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885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Муниципальное казенное учреждение «Управление сельского хозяйства муниципального района Хворостянский Самарской области»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52 077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52 077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52 077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52 077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 полномочий субъекта РФ   по поддержке сельскохозяйственного производства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2 902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2 902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2 649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2 649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245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3 344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3 344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3 194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3 194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 взятым малыми формами хозяйствования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945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945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15 508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15 508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15 508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15 508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 на 1 литр реализованного товарного молока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898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898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04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05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898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898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825 50 38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3 105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3 105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825 50 38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3 105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3 105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 на 1 литр реализованного товарного молока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825 50 43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273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273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825 50 43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273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273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15 508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15 508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15 508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15 508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825 50 47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512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825 50 47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512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 взятым малыми формами хозяйствования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825 50 55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8 240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8 240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825 50 55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8 240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8 240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МКУ «Управление культуры»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2</w:t>
            </w:r>
            <w:r>
              <w:rPr>
                <w:b/>
                <w:lang w:eastAsia="en-US"/>
              </w:rPr>
              <w:t>4 876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20 041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Связь и информатика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271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Формирование электронного корпоративного каталога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606 00 17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271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606 00 17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271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Общее образование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2 248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786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Субсидия, предоставляемая с учетом выполнения показателей социально-экономического развития – на повышение заработной платы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786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786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786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786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«Развитие системы образования в муниципальном районе Хворостянский на 2014-2016 годы»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1 462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755 00 01</w:t>
            </w:r>
          </w:p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1 462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A077F9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2</w:t>
            </w:r>
            <w:r>
              <w:rPr>
                <w:lang w:eastAsia="en-US"/>
              </w:rPr>
              <w:t>2 333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18 984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12 446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12 446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921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921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61</w:t>
            </w:r>
            <w:r>
              <w:rPr>
                <w:lang w:eastAsia="en-US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11 </w:t>
            </w:r>
            <w:r>
              <w:rPr>
                <w:lang w:eastAsia="en-US"/>
              </w:rPr>
              <w:t>525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11 </w:t>
            </w:r>
            <w:r>
              <w:rPr>
                <w:lang w:eastAsia="en-US"/>
              </w:rPr>
              <w:t>525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Ведомственная целевая программа «Развитие и сохранение культурного потенциала Хворостянского района на 2014-2016 годы»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9 787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6 438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65</w:t>
            </w:r>
            <w:r>
              <w:rPr>
                <w:lang w:eastAsia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755 00 04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61</w:t>
            </w:r>
            <w:r>
              <w:rPr>
                <w:lang w:eastAsia="en-US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A077F9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9 037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6 438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Государственная поддержка муниципальных учреждений культуры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811 51 47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811 51 47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Муниципальное казенное учреждение «Комитет по управлению </w:t>
            </w:r>
          </w:p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85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eastAsia="en-US"/>
              </w:rPr>
              <w:t>3 1</w:t>
            </w:r>
            <w:r>
              <w:rPr>
                <w:lang w:val="en-US" w:eastAsia="en-US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1 765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1 636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805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Реализация государственных функций, связанных с общегосударственным  управлением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  <w:r>
              <w:rPr>
                <w:lang w:eastAsia="en-US"/>
              </w:rPr>
              <w:t>92</w:t>
            </w:r>
            <w:r>
              <w:rPr>
                <w:lang w:val="en-US" w:eastAsia="en-US"/>
              </w:rPr>
              <w:t xml:space="preserve">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1 216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805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092 00 00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1 216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Учреждения по обеспечению хозяйственного обслуживания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093 00 00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государственным (муниципальным) унитарным предприятиям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01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093 00 00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460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24 363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2 883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</w:t>
            </w:r>
          </w:p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финансовых, налоговых и таможенных органов и органов финансового (финансового-бюджетного) надзора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A077F9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4 591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4 244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4 048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188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609 04 04 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347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347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1 168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946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ФЦП «Жилище» подпрограмма обеспечение жильем молодых семей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633 03 00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759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633 03 00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759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ФЦП «Жилище» на 2011-2015 годы подпрограмма «Обеспечение жильем молодых семей»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795 00 00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795 00 00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ФЦП «Жилище» подпрограмма обеспечение жильем молодых семей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805 50 20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187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187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805 50 20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187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187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13 069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672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Выравнивание бюджетной обеспеченности поселений из районного фонда поддержки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516 00 00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12 397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Дотации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516 00 00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12 397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609 04 04 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672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672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Дотации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672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tabs>
                <w:tab w:val="left" w:pos="864"/>
              </w:tabs>
              <w:rPr>
                <w:lang w:eastAsia="en-US"/>
              </w:rPr>
            </w:pPr>
            <w:r>
              <w:rPr>
                <w:lang w:eastAsia="en-US"/>
              </w:rPr>
              <w:t>672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дотации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484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дотации местным бюджетам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517 00 00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4 616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517 00 00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4 616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484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484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484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484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Субвенция на предоставление дотаций поселениям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72679F" w:rsidTr="0028530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E0386B" w:rsidRDefault="0072679F" w:rsidP="00285308">
            <w:pPr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3</w:t>
            </w:r>
            <w:r>
              <w:rPr>
                <w:b/>
                <w:lang w:val="en-US" w:eastAsia="en-US"/>
              </w:rPr>
              <w:t>62 015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E0386B" w:rsidRDefault="0072679F" w:rsidP="00285308">
            <w:pPr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2</w:t>
            </w:r>
            <w:r>
              <w:rPr>
                <w:b/>
                <w:lang w:val="en-US" w:eastAsia="en-US"/>
              </w:rPr>
              <w:t>77 382</w:t>
            </w:r>
          </w:p>
        </w:tc>
      </w:tr>
    </w:tbl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Pr="00F44D0B" w:rsidRDefault="0072679F" w:rsidP="00F44D0B">
      <w:pPr>
        <w:tabs>
          <w:tab w:val="left" w:pos="4032"/>
        </w:tabs>
        <w:rPr>
          <w:sz w:val="22"/>
          <w:szCs w:val="22"/>
        </w:rPr>
      </w:pPr>
    </w:p>
    <w:p w:rsidR="0072679F" w:rsidRDefault="0072679F" w:rsidP="00E0386B">
      <w:pPr>
        <w:rPr>
          <w:sz w:val="22"/>
          <w:szCs w:val="22"/>
        </w:rPr>
      </w:pPr>
    </w:p>
    <w:p w:rsidR="0072679F" w:rsidRDefault="0072679F" w:rsidP="00E0386B">
      <w:pPr>
        <w:rPr>
          <w:b/>
          <w:sz w:val="22"/>
          <w:szCs w:val="22"/>
        </w:rPr>
      </w:pPr>
      <w:r>
        <w:rPr>
          <w:b/>
          <w:sz w:val="22"/>
          <w:szCs w:val="22"/>
        </w:rPr>
        <w:t>4) приложение 6 изложить в следующей редакции:</w:t>
      </w: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6</w:t>
      </w:r>
    </w:p>
    <w:p w:rsidR="0072679F" w:rsidRDefault="0072679F" w:rsidP="00631D94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к решению Собрания  представителей</w:t>
      </w:r>
    </w:p>
    <w:p w:rsidR="0072679F" w:rsidRDefault="0072679F" w:rsidP="00631D9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муниципального</w:t>
      </w:r>
    </w:p>
    <w:p w:rsidR="0072679F" w:rsidRDefault="0072679F" w:rsidP="00631D9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района Хворостянский на 2014 год</w:t>
      </w:r>
    </w:p>
    <w:p w:rsidR="0072679F" w:rsidRDefault="0072679F" w:rsidP="00631D9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и на плановый период 2015 и 2016 годов»</w:t>
      </w:r>
    </w:p>
    <w:p w:rsidR="0072679F" w:rsidRDefault="0072679F" w:rsidP="00631D94">
      <w:pPr>
        <w:tabs>
          <w:tab w:val="left" w:pos="600"/>
        </w:tabs>
        <w:rPr>
          <w:b/>
        </w:rPr>
      </w:pPr>
    </w:p>
    <w:p w:rsidR="0072679F" w:rsidRDefault="0072679F" w:rsidP="00631D94">
      <w:pPr>
        <w:tabs>
          <w:tab w:val="left" w:pos="600"/>
        </w:tabs>
        <w:jc w:val="center"/>
        <w:rPr>
          <w:b/>
        </w:rPr>
      </w:pPr>
      <w:r>
        <w:rPr>
          <w:b/>
        </w:rPr>
        <w:t>Распределение бюджетных ассигнований по разделам, подразделам, целевым статьям и подгруппам видов расходов классификации расходов          муниципального района на 2014 год</w:t>
      </w:r>
    </w:p>
    <w:p w:rsidR="0072679F" w:rsidRDefault="0072679F" w:rsidP="00631D94">
      <w:pPr>
        <w:tabs>
          <w:tab w:val="left" w:pos="600"/>
        </w:tabs>
        <w:jc w:val="center"/>
        <w:rPr>
          <w:b/>
        </w:rPr>
      </w:pPr>
    </w:p>
    <w:tbl>
      <w:tblPr>
        <w:tblW w:w="9995" w:type="dxa"/>
        <w:tblInd w:w="-72" w:type="dxa"/>
        <w:tblLayout w:type="fixed"/>
        <w:tblLook w:val="01E0"/>
      </w:tblPr>
      <w:tblGrid>
        <w:gridCol w:w="5000"/>
        <w:gridCol w:w="540"/>
        <w:gridCol w:w="576"/>
        <w:gridCol w:w="1260"/>
        <w:gridCol w:w="598"/>
        <w:gridCol w:w="1012"/>
        <w:gridCol w:w="1009"/>
      </w:tblGrid>
      <w:tr w:rsidR="0072679F" w:rsidTr="00285308">
        <w:trPr>
          <w:trHeight w:val="960"/>
        </w:trPr>
        <w:tc>
          <w:tcPr>
            <w:tcW w:w="5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 главного распорядителя</w:t>
            </w:r>
          </w:p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средств бюджета муниципального района, раздела, подраздела, целевой статьи, вида расхода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Рз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</w:t>
            </w:r>
          </w:p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ЦСР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ВР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  <w:r>
              <w:rPr>
                <w:b/>
                <w:lang w:eastAsia="en-US"/>
              </w:rPr>
              <w:t>умма, тыс.рублей</w:t>
            </w:r>
          </w:p>
          <w:p w:rsidR="0072679F" w:rsidRDefault="0072679F" w:rsidP="00285308">
            <w:pPr>
              <w:jc w:val="center"/>
              <w:rPr>
                <w:b/>
                <w:lang w:val="en-US" w:eastAsia="en-US"/>
              </w:rPr>
            </w:pPr>
          </w:p>
        </w:tc>
      </w:tr>
      <w:tr w:rsidR="0072679F" w:rsidTr="00285308">
        <w:trPr>
          <w:trHeight w:val="1723"/>
        </w:trPr>
        <w:tc>
          <w:tcPr>
            <w:tcW w:w="5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за счет безвозмездных поступлений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51 936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14 750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Функционирование</w:t>
            </w:r>
          </w:p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высшего должностного лица субъекта РФ и органа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1 252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1 208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rPr>
          <w:trHeight w:val="479"/>
        </w:trPr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1 208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Субсидия, предоставляемая с учетом выполнения показателей социально-экономического развития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Функционирование законодательных (представительных) органов государственной власти и</w:t>
            </w:r>
          </w:p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представительных органов муниципальных образований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2 488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454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2 034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1 884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33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454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454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454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454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13 264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2 970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10 294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9 230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982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Субсидия, предоставляемая с учетом выполнения показателей социально-экономического развития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2 970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2 970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2 791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2 791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179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179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</w:t>
            </w:r>
          </w:p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финансовых, налоговых и таможенных органов и органов финансового (финансового-бюджетного) надзора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5C02DC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4 591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347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4 244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4 048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188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609 04 04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347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347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347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347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фонды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Резервные фонды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070 05 00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070 05 00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30 241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10 936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1 765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1 636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002 99 00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2 418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002 99 00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2 197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002 99 00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205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002 99 00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092 00 00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1 325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092 00 00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092 00 00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других обязательств государства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092 03 00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2 960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092 03 00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2 960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Учреждения по обеспечению хозяйственного обслуживания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093 00 00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10 834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государственным (муниципальным) унитарным предприятиям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01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093 00 00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093 00 00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10 800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исполнение отдельных государственных полномочий в сфере архивного дела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521 01 00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147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521 01 00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147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Создание, организация деятельности и развитие многофункционального центра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522 84 00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5 740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5 738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522 84 00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5 740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5 738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Субсидия, предоставляемая с учетом выполнения показателей социально-экономического развития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5 051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5 051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402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402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61</w:t>
            </w:r>
            <w:r>
              <w:rPr>
                <w:lang w:eastAsia="en-US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4 025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4 025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540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540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Национальна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538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538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538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538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исполнение государственных полномочий по созданию и организации деятельности административной комиссии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521 04 00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538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538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521 04 00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12</w:t>
            </w:r>
            <w:r>
              <w:rPr>
                <w:lang w:eastAsia="en-US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512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521 04 00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73 782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73 030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71 546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71 546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 полномочий субъекта РФ   по поддержке сельскохозяйственного производства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4 235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4 235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3 910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3 910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306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306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6 222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6 222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на выплату персоналу государственных (муниципальных) органов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1 072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1 072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5 000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5 000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826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826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 взятым малыми формами хозяйствования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1 353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1 353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1 353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1 353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22 279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22 279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22 279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22 279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 на 1 литр реализованного товарного молока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2 074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2 074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04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05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2 074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2 074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3 105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3 105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3 105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3 105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825 50 41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22 279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22 279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825 50 41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22 279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22 279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 на 1 литр реализованного товарного молока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357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357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357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357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512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512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 взятым малыми формами хозяйствования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825 50 55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8 279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8 279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825 50 55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8 279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8 279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Транспорт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Другие виды транспорта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317 00 00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317 00 00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Связь и информатика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1 336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tabs>
                <w:tab w:val="left" w:pos="852"/>
              </w:tabs>
              <w:rPr>
                <w:lang w:eastAsia="en-US"/>
              </w:rPr>
            </w:pPr>
            <w:r>
              <w:rPr>
                <w:lang w:eastAsia="en-US"/>
              </w:rPr>
              <w:t>1 184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Формирование электронного корпоративного каталога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606 00 17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295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271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606 00 17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295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271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Создание условий для обеспечения жителей услугами связи в части проведения ремонта зданий, находящихся в муниципальной собственности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606 00 41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1 041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913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606 00 41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1 041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913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Малое и среднее предпринимательство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345 00 00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12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345 00 00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49 636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39 740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Жилищное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40 336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39 740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Мероприятия в области жилищного хозяйства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350 03 00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596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05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350 03 00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596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Переселение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633 96 03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39 740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39 740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633 96 03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39 740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39 740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9 300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351 05 00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9 300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351 05 00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9 300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383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Экологический контроль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383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383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отдельных государственных полномочий Самарской области в сфере охраны окружающей среды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618 00 00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383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383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618 00 00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301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301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618 00 00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Образование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50 108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36 171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Общее образование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29 402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16 341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решения Арбитражного суда Самарской области по невыполненным обязательствам по муниципальным контрактам по объекту Соловьевская СОШ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522 30 00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833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судебных актов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522 30 00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833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Субсидия, предоставляемая с учетом выполнения показателей социально-экономического развития – на повышение заработной платы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10 653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10 653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9 867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9 867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786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786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«Развитие системы образования в муниципальном районе Хворостянский на 2014-2016 годы»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12 327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755 00 01</w:t>
            </w:r>
          </w:p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1 462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10 766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Проведение капитального ремонта, оснащение основными средствами и материальными запасами здания (помещений), пригодных для создания дополнительных мест детям, обучающимся по основным общеобразовательным программам дошкольного образования, образовательного учреждения, а также на благоустройство прилегающей к зданию территории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802 50 59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5 589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5 589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802 50 59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5 589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5 589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1 943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1 067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Оплата стоимости набора продуктов питания для детей в организованных органами местного самоуправления оздоровительных лагерях с дневным пребыванием детей в каникулярное время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621 00 04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797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707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 на иные цели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621 00 04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797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707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624 04 00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345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303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624 04 00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345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303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«Организация работы с детьми и молодежью в Хворостянском районе на 2014-2016 годы»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743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743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18 763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18 763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Проведение капитального ремонта находящегося в муниципальной собственности здания, занимаемого государственным бюджетным образовательным учреждением (Студенецкая СОШ)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624 77 00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18 763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18 763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624 77 00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18 763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18 763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Культура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22 795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18 984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капитального ремонта зданий (помещений) муниципальных учреждений, осуществляющих деятельность в сфере культуры на территории Самарской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522 75 00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462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судебных актов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522 75 00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462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Субсидия, предоставляемая с учетом выполнения показателей социально-экономического развития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12 446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12 446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921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921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61</w:t>
            </w:r>
            <w:r>
              <w:rPr>
                <w:lang w:eastAsia="en-US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11 5</w:t>
            </w:r>
            <w:r>
              <w:rPr>
                <w:lang w:eastAsia="en-US"/>
              </w:rPr>
              <w:t>25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11 5</w:t>
            </w:r>
            <w:r>
              <w:rPr>
                <w:lang w:eastAsia="en-US"/>
              </w:rPr>
              <w:t>25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Ведомственная целевая программа «Развитие и сохранение культурного потенциала Хворостянского района на 2014-2016 годы»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9 787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6 438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65</w:t>
            </w:r>
            <w:r>
              <w:rPr>
                <w:lang w:eastAsia="en-US"/>
              </w:rPr>
              <w:t>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755 00 04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61</w:t>
            </w:r>
            <w:r>
              <w:rPr>
                <w:lang w:eastAsia="en-US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332653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9 037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6 438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Государственная поддержка муниципальных учреждений культуры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811 51 47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811 51 47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91 648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90 565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680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Пенсии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490 00 00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680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490 00 00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680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71 121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66 163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Государственная программа Самарской области «Устойчивое развитие сельских территорий Самарской области на 2014-2017 годы и на период до 2020 года.</w:t>
            </w:r>
          </w:p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Предоставление социальных выплат на строительство (приобретение) жилья молодым семьям, молодым специалистам, и гражданам проживающим в сельской местности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41 781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41 781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41 781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41 781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ветеранам ВОВ 1941-1945гг., вдовам инвалидов и участников ВОВ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630 05 00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255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235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630 05 00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255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235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ФЦП «Жилище» подпрограмма обеспечение жильем молодых семей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633 03 00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1 582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1 582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03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633 03 00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1 582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1 582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государственных полномочий по обеспечению жилыми помещениями отдельных категорий граждан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633 07 01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633 07 01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633 07 01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жильем граждан, проработавшим в тылу в период Великой Отечественной войны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633 07 02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2 128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2 128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633 07 02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2 128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2 128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ФЦП «Жилище» на 2011-2015 годы подпрограмма «Обеспечение жильем молодых семей»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795 00 00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382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795 00 00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382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ФЦП «Жилище» подпрограмма обеспечение жильем молодых семей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805 50 20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450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450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805 50 20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450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450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жильем отдельных категорий граждан, установленных Федеральным законом от 12 января 1995 года №5-ФЗ «О ветеранах», в соответствии с Указом Президента РФ от 7 мая 2008 года « 714»Об обеспечении жильем ветеранов ВОВ 1941-1945 годов»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805 51 34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6 964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6 964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805 51 34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6 964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6 964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Государственная программа Самарской области «Устойчивое развитие сельских территорий Самарской области на 2014-2017 годы и на период до 2020 года.</w:t>
            </w:r>
          </w:p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Предоставление социальных выплат на строительство (приобретение) жилья молодым семьям, молодым специалистам, и гражданам проживающим в сельской местности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17 518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17 518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03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825 50 18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17 518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17 518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Охрана семьи и детства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1 730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1 730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Выплаты приемной семье на содержание подопечных детей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520 13 00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7 447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7 447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520 13 00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7 447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7 447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633 02 00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3 192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3 192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633 02 00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3 192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3 192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803 50 82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1 064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1 064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803 50 82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1 064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1 064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переданных полномочий по назначению и выплате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803 52 60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803 52 60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8 116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8 116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Субвенции на исполнение государственных полномочий по осуществлению деятельности по опеке и попечительству над несовершеннолетними лицами, социальному обслуживанию и социальной поддержке семьи, материнства и детства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521 02 00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1 919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1 919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521 02 00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1 421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1 455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521 02 00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271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272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521 02 00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217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521 02 00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Субвенции на исполнение государственных полномочий по социальной поддержке населения и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521 07 00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5 726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5 726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521 07 00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5 161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5 161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521 07 00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555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555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521 07 00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исполнение отдельных государственных полномочий в сфере охраны труда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521 08 00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471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471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521 08 00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438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521 08 00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1 600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137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Физическая культура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  <w:r>
              <w:rPr>
                <w:lang w:val="en-US" w:eastAsia="en-US"/>
              </w:rPr>
              <w:t>6</w:t>
            </w:r>
            <w:r>
              <w:rPr>
                <w:lang w:eastAsia="en-US"/>
              </w:rPr>
              <w:t>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Ведомственная целевая программа «Развитие физической культуры и спорта в муниципальном районе Хворостянский на 2014-2016г.»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1 463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1 460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755 00 03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Средства массовой информации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Телевидение и радиовещание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телерадиокомпаниям и телерадиоорганизациям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453 01 00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12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453 01 00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885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885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Процентные платежи по долговым обязательствам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065 00 00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885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065 00 00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730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885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18 604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1 590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13 069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672</w:t>
            </w:r>
          </w:p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Выравнивание бюджетной обеспеченности поселений из районного фонда поддержки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516 00 00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12 397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Дотации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516 00 00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12 397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609 04 04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672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672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Дотации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672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672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дотации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5 100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484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Иные дотации местным бюджетам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517 00 00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4 616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517 00 00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4 616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484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484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484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484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Субвенция на предоставление дотаций поселениям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609 04 05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72679F" w:rsidTr="00285308"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362 015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E0386B" w:rsidRDefault="0072679F" w:rsidP="00285308">
            <w:pPr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27</w:t>
            </w:r>
            <w:r>
              <w:rPr>
                <w:b/>
                <w:lang w:val="en-US" w:eastAsia="en-US"/>
              </w:rPr>
              <w:t>7 382</w:t>
            </w:r>
          </w:p>
        </w:tc>
      </w:tr>
    </w:tbl>
    <w:p w:rsidR="0072679F" w:rsidRDefault="0072679F" w:rsidP="005F1981">
      <w:pPr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Default="0072679F" w:rsidP="00631D94">
      <w:pPr>
        <w:jc w:val="right"/>
        <w:rPr>
          <w:b/>
          <w:sz w:val="22"/>
          <w:szCs w:val="22"/>
        </w:rPr>
      </w:pPr>
    </w:p>
    <w:p w:rsidR="0072679F" w:rsidRPr="00064084" w:rsidRDefault="0072679F" w:rsidP="00064084">
      <w:pPr>
        <w:rPr>
          <w:b/>
          <w:sz w:val="22"/>
          <w:szCs w:val="22"/>
        </w:rPr>
      </w:pPr>
      <w:r>
        <w:rPr>
          <w:b/>
          <w:sz w:val="22"/>
          <w:szCs w:val="22"/>
        </w:rPr>
        <w:t>6) приложение 8 изложить в следующей редакции:</w:t>
      </w:r>
    </w:p>
    <w:p w:rsidR="0072679F" w:rsidRPr="005A7511" w:rsidRDefault="0072679F" w:rsidP="00AB7F60">
      <w:pPr>
        <w:rPr>
          <w:sz w:val="18"/>
          <w:szCs w:val="18"/>
        </w:rPr>
      </w:pPr>
      <w:r w:rsidRPr="005A7511">
        <w:rPr>
          <w:sz w:val="18"/>
          <w:szCs w:val="18"/>
        </w:rPr>
        <w:t>Приложение 8</w:t>
      </w:r>
    </w:p>
    <w:p w:rsidR="0072679F" w:rsidRPr="005A7511" w:rsidRDefault="0072679F" w:rsidP="00AB7F60">
      <w:pPr>
        <w:jc w:val="right"/>
        <w:rPr>
          <w:sz w:val="18"/>
          <w:szCs w:val="18"/>
        </w:rPr>
      </w:pPr>
      <w:r w:rsidRPr="005A7511"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72679F" w:rsidRPr="005A7511" w:rsidRDefault="0072679F" w:rsidP="00AB7F60">
      <w:pPr>
        <w:jc w:val="right"/>
        <w:rPr>
          <w:sz w:val="18"/>
          <w:szCs w:val="18"/>
        </w:rPr>
      </w:pPr>
      <w:r w:rsidRPr="005A7511"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72679F" w:rsidRPr="005A7511" w:rsidRDefault="0072679F" w:rsidP="0006408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Хворостянскийи на </w:t>
      </w:r>
      <w:r w:rsidRPr="005A7511">
        <w:rPr>
          <w:sz w:val="18"/>
          <w:szCs w:val="18"/>
        </w:rPr>
        <w:t xml:space="preserve">плановый  период 2015 и  2016 годов»  </w:t>
      </w:r>
    </w:p>
    <w:p w:rsidR="0072679F" w:rsidRPr="00122319" w:rsidRDefault="0072679F" w:rsidP="00AB7F60">
      <w:pPr>
        <w:jc w:val="center"/>
        <w:rPr>
          <w:b/>
          <w:sz w:val="22"/>
          <w:szCs w:val="22"/>
        </w:rPr>
      </w:pPr>
    </w:p>
    <w:p w:rsidR="0072679F" w:rsidRPr="0074540C" w:rsidRDefault="0072679F" w:rsidP="00AB7F60">
      <w:pPr>
        <w:jc w:val="center"/>
        <w:rPr>
          <w:b/>
        </w:rPr>
      </w:pPr>
      <w:r w:rsidRPr="0074540C">
        <w:rPr>
          <w:b/>
        </w:rPr>
        <w:t>Объем межбюджетных трансфертов предоставляемых бюджетам сельских  поселений на 2014 год</w:t>
      </w:r>
    </w:p>
    <w:p w:rsidR="0072679F" w:rsidRDefault="0072679F" w:rsidP="00AB7F60"/>
    <w:p w:rsidR="0072679F" w:rsidRPr="0074540C" w:rsidRDefault="0072679F" w:rsidP="00AB7F60">
      <w:r w:rsidRPr="0074540C">
        <w:t>тыс.рублей</w:t>
      </w: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0"/>
        <w:gridCol w:w="1080"/>
        <w:gridCol w:w="1260"/>
        <w:gridCol w:w="1620"/>
      </w:tblGrid>
      <w:tr w:rsidR="0072679F" w:rsidRPr="0074540C" w:rsidTr="00285308">
        <w:trPr>
          <w:trHeight w:val="942"/>
        </w:trPr>
        <w:tc>
          <w:tcPr>
            <w:tcW w:w="6480" w:type="dxa"/>
            <w:vMerge w:val="restart"/>
          </w:tcPr>
          <w:p w:rsidR="0072679F" w:rsidRPr="0074540C" w:rsidRDefault="0072679F" w:rsidP="00285308">
            <w:pPr>
              <w:jc w:val="center"/>
              <w:rPr>
                <w:b/>
              </w:rPr>
            </w:pPr>
            <w:r w:rsidRPr="0074540C">
              <w:rPr>
                <w:b/>
              </w:rPr>
              <w:t>Наименование поселения</w:t>
            </w:r>
          </w:p>
        </w:tc>
        <w:tc>
          <w:tcPr>
            <w:tcW w:w="2340" w:type="dxa"/>
            <w:gridSpan w:val="2"/>
          </w:tcPr>
          <w:p w:rsidR="0072679F" w:rsidRPr="0074540C" w:rsidRDefault="0072679F" w:rsidP="00285308">
            <w:pPr>
              <w:jc w:val="center"/>
              <w:rPr>
                <w:b/>
              </w:rPr>
            </w:pPr>
            <w:r w:rsidRPr="0074540C">
              <w:rPr>
                <w:b/>
              </w:rPr>
              <w:t>Дотации на выравнивание бюджетной обеспеченности поселений</w:t>
            </w:r>
          </w:p>
        </w:tc>
        <w:tc>
          <w:tcPr>
            <w:tcW w:w="1620" w:type="dxa"/>
            <w:vMerge w:val="restart"/>
          </w:tcPr>
          <w:p w:rsidR="0072679F" w:rsidRPr="0074540C" w:rsidRDefault="0072679F" w:rsidP="00285308">
            <w:pPr>
              <w:rPr>
                <w:b/>
              </w:rPr>
            </w:pPr>
            <w:r w:rsidRPr="0074540C">
              <w:rPr>
                <w:b/>
              </w:rPr>
              <w:t>Иные межбюджетные трансферты на выравнивание обеспеченности бюджетов (прочая дотация)</w:t>
            </w:r>
          </w:p>
        </w:tc>
      </w:tr>
      <w:tr w:rsidR="0072679F" w:rsidRPr="0074540C" w:rsidTr="00285308">
        <w:trPr>
          <w:trHeight w:val="561"/>
        </w:trPr>
        <w:tc>
          <w:tcPr>
            <w:tcW w:w="6480" w:type="dxa"/>
            <w:vMerge/>
          </w:tcPr>
          <w:p w:rsidR="0072679F" w:rsidRPr="0074540C" w:rsidRDefault="0072679F" w:rsidP="00285308"/>
        </w:tc>
        <w:tc>
          <w:tcPr>
            <w:tcW w:w="1080" w:type="dxa"/>
          </w:tcPr>
          <w:p w:rsidR="0072679F" w:rsidRPr="0074540C" w:rsidRDefault="0072679F" w:rsidP="00285308">
            <w:pPr>
              <w:rPr>
                <w:b/>
              </w:rPr>
            </w:pPr>
            <w:r w:rsidRPr="0074540C">
              <w:rPr>
                <w:b/>
              </w:rPr>
              <w:t>из областного бюджета</w:t>
            </w:r>
          </w:p>
        </w:tc>
        <w:tc>
          <w:tcPr>
            <w:tcW w:w="1260" w:type="dxa"/>
          </w:tcPr>
          <w:p w:rsidR="0072679F" w:rsidRPr="0074540C" w:rsidRDefault="0072679F" w:rsidP="00285308">
            <w:pPr>
              <w:rPr>
                <w:b/>
              </w:rPr>
            </w:pPr>
            <w:r w:rsidRPr="0074540C">
              <w:rPr>
                <w:b/>
              </w:rPr>
              <w:t>из бюджета муниципального района</w:t>
            </w:r>
          </w:p>
        </w:tc>
        <w:tc>
          <w:tcPr>
            <w:tcW w:w="1620" w:type="dxa"/>
            <w:vMerge/>
          </w:tcPr>
          <w:p w:rsidR="0072679F" w:rsidRPr="0074540C" w:rsidRDefault="0072679F" w:rsidP="00285308">
            <w:pPr>
              <w:rPr>
                <w:b/>
              </w:rPr>
            </w:pPr>
          </w:p>
        </w:tc>
      </w:tr>
      <w:tr w:rsidR="0072679F" w:rsidRPr="0074540C" w:rsidTr="00285308">
        <w:tc>
          <w:tcPr>
            <w:tcW w:w="6480" w:type="dxa"/>
          </w:tcPr>
          <w:p w:rsidR="0072679F" w:rsidRPr="0074540C" w:rsidRDefault="0072679F" w:rsidP="00285308">
            <w:r w:rsidRPr="0074540C">
              <w:t>Администрация сельского поселения Абашево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72679F" w:rsidRPr="0074540C" w:rsidRDefault="0072679F" w:rsidP="00285308">
            <w:pPr>
              <w:jc w:val="center"/>
            </w:pPr>
            <w:r>
              <w:t>19</w:t>
            </w:r>
          </w:p>
        </w:tc>
        <w:tc>
          <w:tcPr>
            <w:tcW w:w="1260" w:type="dxa"/>
          </w:tcPr>
          <w:p w:rsidR="0072679F" w:rsidRPr="0074540C" w:rsidRDefault="0072679F" w:rsidP="00285308">
            <w:pPr>
              <w:jc w:val="center"/>
            </w:pPr>
            <w:r>
              <w:t>625</w:t>
            </w:r>
          </w:p>
        </w:tc>
        <w:tc>
          <w:tcPr>
            <w:tcW w:w="1620" w:type="dxa"/>
          </w:tcPr>
          <w:p w:rsidR="0072679F" w:rsidRPr="0074540C" w:rsidRDefault="0072679F" w:rsidP="00285308">
            <w:pPr>
              <w:jc w:val="center"/>
            </w:pPr>
            <w:r>
              <w:t>695</w:t>
            </w:r>
          </w:p>
        </w:tc>
      </w:tr>
      <w:tr w:rsidR="0072679F" w:rsidRPr="0074540C" w:rsidTr="00285308">
        <w:tc>
          <w:tcPr>
            <w:tcW w:w="6480" w:type="dxa"/>
          </w:tcPr>
          <w:p w:rsidR="0072679F" w:rsidRPr="0074540C" w:rsidRDefault="0072679F" w:rsidP="00285308">
            <w:r w:rsidRPr="0074540C">
              <w:t>Администрация сельского поселения Владимировка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72679F" w:rsidRPr="0074540C" w:rsidRDefault="0072679F" w:rsidP="00285308">
            <w:pPr>
              <w:jc w:val="center"/>
            </w:pPr>
            <w:r w:rsidRPr="0074540C">
              <w:t>25</w:t>
            </w:r>
          </w:p>
        </w:tc>
        <w:tc>
          <w:tcPr>
            <w:tcW w:w="1260" w:type="dxa"/>
          </w:tcPr>
          <w:p w:rsidR="0072679F" w:rsidRPr="0074540C" w:rsidRDefault="0072679F" w:rsidP="00285308">
            <w:pPr>
              <w:jc w:val="center"/>
            </w:pPr>
            <w:r>
              <w:t>1 024</w:t>
            </w:r>
          </w:p>
        </w:tc>
        <w:tc>
          <w:tcPr>
            <w:tcW w:w="1620" w:type="dxa"/>
          </w:tcPr>
          <w:p w:rsidR="0072679F" w:rsidRPr="0074540C" w:rsidRDefault="0072679F" w:rsidP="00285308">
            <w:pPr>
              <w:jc w:val="center"/>
            </w:pPr>
            <w:r>
              <w:t>86</w:t>
            </w:r>
          </w:p>
        </w:tc>
      </w:tr>
      <w:tr w:rsidR="0072679F" w:rsidRPr="0074540C" w:rsidTr="00285308">
        <w:tc>
          <w:tcPr>
            <w:tcW w:w="6480" w:type="dxa"/>
          </w:tcPr>
          <w:p w:rsidR="0072679F" w:rsidRPr="0074540C" w:rsidRDefault="0072679F" w:rsidP="00285308">
            <w:r w:rsidRPr="0074540C">
              <w:t>Администрация сельского поселения Липовка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72679F" w:rsidRPr="0074540C" w:rsidRDefault="0072679F" w:rsidP="00285308">
            <w:pPr>
              <w:jc w:val="center"/>
            </w:pPr>
            <w:r>
              <w:t>12</w:t>
            </w:r>
          </w:p>
        </w:tc>
        <w:tc>
          <w:tcPr>
            <w:tcW w:w="1260" w:type="dxa"/>
          </w:tcPr>
          <w:p w:rsidR="0072679F" w:rsidRPr="0074540C" w:rsidRDefault="0072679F" w:rsidP="00285308">
            <w:pPr>
              <w:jc w:val="center"/>
            </w:pPr>
            <w:r>
              <w:t>520</w:t>
            </w:r>
          </w:p>
        </w:tc>
        <w:tc>
          <w:tcPr>
            <w:tcW w:w="1620" w:type="dxa"/>
          </w:tcPr>
          <w:p w:rsidR="0072679F" w:rsidRPr="0074540C" w:rsidRDefault="0072679F" w:rsidP="00285308">
            <w:pPr>
              <w:jc w:val="center"/>
            </w:pPr>
            <w:r>
              <w:t>619</w:t>
            </w:r>
          </w:p>
        </w:tc>
      </w:tr>
      <w:tr w:rsidR="0072679F" w:rsidRPr="0074540C" w:rsidTr="00285308">
        <w:tc>
          <w:tcPr>
            <w:tcW w:w="6480" w:type="dxa"/>
          </w:tcPr>
          <w:p w:rsidR="0072679F" w:rsidRPr="0074540C" w:rsidRDefault="0072679F" w:rsidP="00285308">
            <w:r w:rsidRPr="0074540C">
              <w:t>Администрация сельского поселения Масленниково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72679F" w:rsidRPr="0074540C" w:rsidRDefault="0072679F" w:rsidP="00285308">
            <w:pPr>
              <w:jc w:val="center"/>
            </w:pPr>
            <w:r>
              <w:t>55</w:t>
            </w:r>
          </w:p>
        </w:tc>
        <w:tc>
          <w:tcPr>
            <w:tcW w:w="1260" w:type="dxa"/>
          </w:tcPr>
          <w:p w:rsidR="0072679F" w:rsidRPr="0074540C" w:rsidRDefault="0072679F" w:rsidP="00285308">
            <w:pPr>
              <w:jc w:val="center"/>
            </w:pPr>
            <w:r>
              <w:t>1 835</w:t>
            </w:r>
          </w:p>
        </w:tc>
        <w:tc>
          <w:tcPr>
            <w:tcW w:w="1620" w:type="dxa"/>
          </w:tcPr>
          <w:p w:rsidR="0072679F" w:rsidRPr="0074540C" w:rsidRDefault="0072679F" w:rsidP="00285308">
            <w:pPr>
              <w:jc w:val="center"/>
            </w:pPr>
            <w:r>
              <w:t>100</w:t>
            </w:r>
          </w:p>
        </w:tc>
      </w:tr>
      <w:tr w:rsidR="0072679F" w:rsidRPr="0074540C" w:rsidTr="00285308">
        <w:tc>
          <w:tcPr>
            <w:tcW w:w="6480" w:type="dxa"/>
          </w:tcPr>
          <w:p w:rsidR="0072679F" w:rsidRPr="0074540C" w:rsidRDefault="0072679F" w:rsidP="00285308">
            <w:r w:rsidRPr="0074540C">
              <w:t>Администрация сельского поселения Новокуровка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72679F" w:rsidRPr="0074540C" w:rsidRDefault="0072679F" w:rsidP="00285308">
            <w:pPr>
              <w:jc w:val="center"/>
            </w:pPr>
            <w:r>
              <w:t>61</w:t>
            </w:r>
          </w:p>
        </w:tc>
        <w:tc>
          <w:tcPr>
            <w:tcW w:w="1260" w:type="dxa"/>
          </w:tcPr>
          <w:p w:rsidR="0072679F" w:rsidRPr="0074540C" w:rsidRDefault="0072679F" w:rsidP="00285308">
            <w:pPr>
              <w:jc w:val="center"/>
            </w:pPr>
            <w:r>
              <w:t>2 522</w:t>
            </w:r>
          </w:p>
        </w:tc>
        <w:tc>
          <w:tcPr>
            <w:tcW w:w="1620" w:type="dxa"/>
          </w:tcPr>
          <w:p w:rsidR="0072679F" w:rsidRPr="0074540C" w:rsidRDefault="0072679F" w:rsidP="00285308">
            <w:pPr>
              <w:jc w:val="center"/>
            </w:pPr>
            <w:r>
              <w:t>122</w:t>
            </w:r>
          </w:p>
        </w:tc>
      </w:tr>
      <w:tr w:rsidR="0072679F" w:rsidRPr="0074540C" w:rsidTr="00285308">
        <w:tc>
          <w:tcPr>
            <w:tcW w:w="6480" w:type="dxa"/>
          </w:tcPr>
          <w:p w:rsidR="0072679F" w:rsidRPr="0074540C" w:rsidRDefault="0072679F" w:rsidP="00285308">
            <w:r w:rsidRPr="0074540C">
              <w:t>Администрация сельского поселения Новотулка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72679F" w:rsidRPr="0074540C" w:rsidRDefault="0072679F" w:rsidP="00285308">
            <w:pPr>
              <w:jc w:val="center"/>
            </w:pPr>
            <w:r>
              <w:t>29</w:t>
            </w:r>
          </w:p>
        </w:tc>
        <w:tc>
          <w:tcPr>
            <w:tcW w:w="1260" w:type="dxa"/>
          </w:tcPr>
          <w:p w:rsidR="0072679F" w:rsidRPr="0074540C" w:rsidRDefault="0072679F" w:rsidP="00285308">
            <w:pPr>
              <w:jc w:val="center"/>
            </w:pPr>
            <w:r>
              <w:t>1 199</w:t>
            </w:r>
          </w:p>
        </w:tc>
        <w:tc>
          <w:tcPr>
            <w:tcW w:w="1620" w:type="dxa"/>
          </w:tcPr>
          <w:p w:rsidR="0072679F" w:rsidRPr="0074540C" w:rsidRDefault="0072679F" w:rsidP="00285308">
            <w:pPr>
              <w:jc w:val="center"/>
            </w:pPr>
            <w:r>
              <w:t>38</w:t>
            </w:r>
          </w:p>
        </w:tc>
      </w:tr>
      <w:tr w:rsidR="0072679F" w:rsidRPr="0074540C" w:rsidTr="00285308">
        <w:tc>
          <w:tcPr>
            <w:tcW w:w="6480" w:type="dxa"/>
          </w:tcPr>
          <w:p w:rsidR="0072679F" w:rsidRPr="0074540C" w:rsidRDefault="0072679F" w:rsidP="00285308">
            <w:r w:rsidRPr="0074540C">
              <w:t>Администрация сельского поселения Прогресс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72679F" w:rsidRPr="0074540C" w:rsidRDefault="0072679F" w:rsidP="00285308">
            <w:pPr>
              <w:jc w:val="center"/>
            </w:pPr>
            <w:r>
              <w:t>39</w:t>
            </w:r>
          </w:p>
        </w:tc>
        <w:tc>
          <w:tcPr>
            <w:tcW w:w="1260" w:type="dxa"/>
          </w:tcPr>
          <w:p w:rsidR="0072679F" w:rsidRPr="0074540C" w:rsidRDefault="0072679F" w:rsidP="00285308">
            <w:pPr>
              <w:jc w:val="center"/>
            </w:pPr>
            <w:r>
              <w:t>417</w:t>
            </w:r>
          </w:p>
        </w:tc>
        <w:tc>
          <w:tcPr>
            <w:tcW w:w="1620" w:type="dxa"/>
          </w:tcPr>
          <w:p w:rsidR="0072679F" w:rsidRPr="0074540C" w:rsidRDefault="0072679F" w:rsidP="00285308">
            <w:pPr>
              <w:jc w:val="center"/>
            </w:pPr>
            <w:r>
              <w:t>125</w:t>
            </w:r>
          </w:p>
        </w:tc>
      </w:tr>
      <w:tr w:rsidR="0072679F" w:rsidRPr="0074540C" w:rsidTr="00285308">
        <w:tc>
          <w:tcPr>
            <w:tcW w:w="6480" w:type="dxa"/>
          </w:tcPr>
          <w:p w:rsidR="0072679F" w:rsidRPr="0074540C" w:rsidRDefault="0072679F" w:rsidP="00285308">
            <w:r w:rsidRPr="0074540C">
              <w:t>Администрация сельского поселения Романовка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72679F" w:rsidRPr="0074540C" w:rsidRDefault="0072679F" w:rsidP="00285308">
            <w:pPr>
              <w:jc w:val="center"/>
            </w:pPr>
            <w:r>
              <w:t>22</w:t>
            </w:r>
          </w:p>
        </w:tc>
        <w:tc>
          <w:tcPr>
            <w:tcW w:w="1260" w:type="dxa"/>
          </w:tcPr>
          <w:p w:rsidR="0072679F" w:rsidRPr="0074540C" w:rsidRDefault="0072679F" w:rsidP="00285308">
            <w:pPr>
              <w:jc w:val="center"/>
            </w:pPr>
            <w:r>
              <w:t>1 126</w:t>
            </w:r>
          </w:p>
        </w:tc>
        <w:tc>
          <w:tcPr>
            <w:tcW w:w="1620" w:type="dxa"/>
          </w:tcPr>
          <w:p w:rsidR="0072679F" w:rsidRPr="0074540C" w:rsidRDefault="0072679F" w:rsidP="00285308">
            <w:pPr>
              <w:jc w:val="center"/>
            </w:pPr>
            <w:r>
              <w:t>44</w:t>
            </w:r>
          </w:p>
        </w:tc>
      </w:tr>
      <w:tr w:rsidR="0072679F" w:rsidRPr="0074540C" w:rsidTr="00285308">
        <w:tc>
          <w:tcPr>
            <w:tcW w:w="6480" w:type="dxa"/>
          </w:tcPr>
          <w:p w:rsidR="0072679F" w:rsidRPr="0074540C" w:rsidRDefault="0072679F" w:rsidP="00285308">
            <w:r w:rsidRPr="0074540C">
              <w:t>Администрация сельского поселения Соловьево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72679F" w:rsidRPr="0074540C" w:rsidRDefault="0072679F" w:rsidP="00285308">
            <w:pPr>
              <w:jc w:val="center"/>
            </w:pPr>
            <w:r>
              <w:t>9</w:t>
            </w:r>
          </w:p>
        </w:tc>
        <w:tc>
          <w:tcPr>
            <w:tcW w:w="1260" w:type="dxa"/>
          </w:tcPr>
          <w:p w:rsidR="0072679F" w:rsidRPr="0074540C" w:rsidRDefault="0072679F" w:rsidP="00285308">
            <w:pPr>
              <w:jc w:val="center"/>
            </w:pPr>
            <w:r>
              <w:t>562</w:t>
            </w:r>
          </w:p>
        </w:tc>
        <w:tc>
          <w:tcPr>
            <w:tcW w:w="1620" w:type="dxa"/>
          </w:tcPr>
          <w:p w:rsidR="0072679F" w:rsidRPr="0074540C" w:rsidRDefault="0072679F" w:rsidP="00285308">
            <w:pPr>
              <w:jc w:val="center"/>
            </w:pPr>
            <w:r>
              <w:t>439</w:t>
            </w:r>
          </w:p>
        </w:tc>
      </w:tr>
      <w:tr w:rsidR="0072679F" w:rsidRPr="0074540C" w:rsidTr="00285308">
        <w:tc>
          <w:tcPr>
            <w:tcW w:w="6480" w:type="dxa"/>
          </w:tcPr>
          <w:p w:rsidR="0072679F" w:rsidRPr="0074540C" w:rsidRDefault="0072679F" w:rsidP="00285308">
            <w:r w:rsidRPr="0074540C">
              <w:t>Администрация сельского поселения Студенцы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72679F" w:rsidRPr="0074540C" w:rsidRDefault="0072679F" w:rsidP="00285308">
            <w:pPr>
              <w:jc w:val="center"/>
            </w:pPr>
            <w:r>
              <w:t>20</w:t>
            </w:r>
          </w:p>
        </w:tc>
        <w:tc>
          <w:tcPr>
            <w:tcW w:w="1260" w:type="dxa"/>
          </w:tcPr>
          <w:p w:rsidR="0072679F" w:rsidRPr="0074540C" w:rsidRDefault="0072679F" w:rsidP="00285308">
            <w:pPr>
              <w:jc w:val="center"/>
            </w:pPr>
            <w:r>
              <w:t>545</w:t>
            </w:r>
          </w:p>
        </w:tc>
        <w:tc>
          <w:tcPr>
            <w:tcW w:w="1620" w:type="dxa"/>
          </w:tcPr>
          <w:p w:rsidR="0072679F" w:rsidRPr="0074540C" w:rsidRDefault="0072679F" w:rsidP="00285308">
            <w:pPr>
              <w:jc w:val="center"/>
            </w:pPr>
            <w:r>
              <w:t>195</w:t>
            </w:r>
          </w:p>
        </w:tc>
      </w:tr>
      <w:tr w:rsidR="0072679F" w:rsidRPr="0074540C" w:rsidTr="00285308">
        <w:tc>
          <w:tcPr>
            <w:tcW w:w="6480" w:type="dxa"/>
          </w:tcPr>
          <w:p w:rsidR="0072679F" w:rsidRPr="0074540C" w:rsidRDefault="0072679F" w:rsidP="00285308">
            <w:r w:rsidRPr="0074540C">
              <w:t>Администрация сельского поселения  Хворостянка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72679F" w:rsidRPr="0074540C" w:rsidRDefault="0072679F" w:rsidP="00285308">
            <w:pPr>
              <w:jc w:val="center"/>
            </w:pPr>
            <w:r>
              <w:t>144</w:t>
            </w:r>
          </w:p>
        </w:tc>
        <w:tc>
          <w:tcPr>
            <w:tcW w:w="1260" w:type="dxa"/>
          </w:tcPr>
          <w:p w:rsidR="0072679F" w:rsidRPr="0074540C" w:rsidRDefault="0072679F" w:rsidP="00285308">
            <w:pPr>
              <w:jc w:val="center"/>
            </w:pPr>
            <w:r>
              <w:t>2 694</w:t>
            </w:r>
          </w:p>
        </w:tc>
        <w:tc>
          <w:tcPr>
            <w:tcW w:w="1620" w:type="dxa"/>
          </w:tcPr>
          <w:p w:rsidR="0072679F" w:rsidRPr="0074540C" w:rsidRDefault="0072679F" w:rsidP="00285308">
            <w:pPr>
              <w:jc w:val="center"/>
            </w:pPr>
            <w:r>
              <w:t>2 637</w:t>
            </w:r>
          </w:p>
        </w:tc>
      </w:tr>
      <w:tr w:rsidR="0072679F" w:rsidRPr="0074540C" w:rsidTr="00285308">
        <w:tc>
          <w:tcPr>
            <w:tcW w:w="6480" w:type="dxa"/>
          </w:tcPr>
          <w:p w:rsidR="0072679F" w:rsidRPr="0074540C" w:rsidRDefault="0072679F" w:rsidP="00285308">
            <w:pPr>
              <w:rPr>
                <w:b/>
              </w:rPr>
            </w:pPr>
            <w:r w:rsidRPr="0074540C">
              <w:rPr>
                <w:b/>
              </w:rPr>
              <w:t xml:space="preserve">                                         ИТОГО</w:t>
            </w:r>
          </w:p>
        </w:tc>
        <w:tc>
          <w:tcPr>
            <w:tcW w:w="1080" w:type="dxa"/>
          </w:tcPr>
          <w:p w:rsidR="0072679F" w:rsidRPr="0074540C" w:rsidRDefault="0072679F" w:rsidP="00285308">
            <w:pPr>
              <w:jc w:val="center"/>
              <w:rPr>
                <w:b/>
              </w:rPr>
            </w:pPr>
            <w:r w:rsidRPr="0074540C">
              <w:rPr>
                <w:b/>
              </w:rPr>
              <w:t>435</w:t>
            </w:r>
          </w:p>
        </w:tc>
        <w:tc>
          <w:tcPr>
            <w:tcW w:w="1260" w:type="dxa"/>
          </w:tcPr>
          <w:p w:rsidR="0072679F" w:rsidRPr="0074540C" w:rsidRDefault="0072679F" w:rsidP="00285308">
            <w:pPr>
              <w:jc w:val="center"/>
              <w:rPr>
                <w:b/>
              </w:rPr>
            </w:pPr>
            <w:r>
              <w:rPr>
                <w:b/>
              </w:rPr>
              <w:t>13 069</w:t>
            </w:r>
          </w:p>
        </w:tc>
        <w:tc>
          <w:tcPr>
            <w:tcW w:w="1620" w:type="dxa"/>
          </w:tcPr>
          <w:p w:rsidR="0072679F" w:rsidRPr="0074540C" w:rsidRDefault="0072679F" w:rsidP="00285308">
            <w:pPr>
              <w:jc w:val="center"/>
              <w:rPr>
                <w:b/>
              </w:rPr>
            </w:pPr>
            <w:r>
              <w:rPr>
                <w:b/>
              </w:rPr>
              <w:t>5 1</w:t>
            </w:r>
            <w:r w:rsidRPr="0074540C">
              <w:rPr>
                <w:b/>
              </w:rPr>
              <w:t>00</w:t>
            </w:r>
          </w:p>
        </w:tc>
      </w:tr>
    </w:tbl>
    <w:p w:rsidR="0072679F" w:rsidRDefault="0072679F" w:rsidP="00064084">
      <w:pPr>
        <w:rPr>
          <w:b/>
          <w:sz w:val="22"/>
          <w:szCs w:val="22"/>
        </w:rPr>
      </w:pPr>
    </w:p>
    <w:p w:rsidR="0072679F" w:rsidRDefault="0072679F" w:rsidP="00064084">
      <w:pPr>
        <w:rPr>
          <w:b/>
          <w:sz w:val="22"/>
          <w:szCs w:val="22"/>
        </w:rPr>
      </w:pPr>
    </w:p>
    <w:p w:rsidR="0072679F" w:rsidRDefault="0072679F" w:rsidP="005F1981">
      <w:pPr>
        <w:rPr>
          <w:b/>
          <w:sz w:val="22"/>
          <w:szCs w:val="22"/>
        </w:rPr>
      </w:pPr>
    </w:p>
    <w:p w:rsidR="0072679F" w:rsidRDefault="0072679F" w:rsidP="005F1981">
      <w:pPr>
        <w:rPr>
          <w:b/>
          <w:sz w:val="22"/>
          <w:szCs w:val="22"/>
        </w:rPr>
      </w:pPr>
    </w:p>
    <w:p w:rsidR="0072679F" w:rsidRDefault="0072679F" w:rsidP="005F1981">
      <w:pPr>
        <w:rPr>
          <w:b/>
          <w:sz w:val="22"/>
          <w:szCs w:val="22"/>
        </w:rPr>
      </w:pPr>
    </w:p>
    <w:p w:rsidR="0072679F" w:rsidRDefault="0072679F" w:rsidP="005F1981">
      <w:pPr>
        <w:rPr>
          <w:b/>
          <w:sz w:val="22"/>
          <w:szCs w:val="22"/>
        </w:rPr>
      </w:pPr>
    </w:p>
    <w:p w:rsidR="0072679F" w:rsidRDefault="0072679F" w:rsidP="005F1981">
      <w:pPr>
        <w:rPr>
          <w:b/>
          <w:sz w:val="22"/>
          <w:szCs w:val="22"/>
        </w:rPr>
      </w:pPr>
    </w:p>
    <w:p w:rsidR="0072679F" w:rsidRDefault="0072679F" w:rsidP="005F1981">
      <w:pPr>
        <w:rPr>
          <w:b/>
          <w:sz w:val="22"/>
          <w:szCs w:val="22"/>
        </w:rPr>
      </w:pPr>
    </w:p>
    <w:p w:rsidR="0072679F" w:rsidRDefault="0072679F" w:rsidP="005F1981">
      <w:pPr>
        <w:rPr>
          <w:b/>
          <w:sz w:val="22"/>
          <w:szCs w:val="22"/>
        </w:rPr>
      </w:pPr>
    </w:p>
    <w:p w:rsidR="0072679F" w:rsidRDefault="0072679F" w:rsidP="005F1981">
      <w:pPr>
        <w:rPr>
          <w:b/>
          <w:sz w:val="22"/>
          <w:szCs w:val="22"/>
        </w:rPr>
      </w:pPr>
    </w:p>
    <w:p w:rsidR="0072679F" w:rsidRDefault="0072679F" w:rsidP="005F1981">
      <w:pPr>
        <w:rPr>
          <w:b/>
          <w:sz w:val="22"/>
          <w:szCs w:val="22"/>
        </w:rPr>
      </w:pPr>
    </w:p>
    <w:p w:rsidR="0072679F" w:rsidRPr="005F1981" w:rsidRDefault="0072679F" w:rsidP="005F1981">
      <w:pPr>
        <w:rPr>
          <w:b/>
          <w:sz w:val="22"/>
          <w:szCs w:val="22"/>
        </w:rPr>
      </w:pPr>
      <w:r>
        <w:rPr>
          <w:b/>
          <w:sz w:val="22"/>
          <w:szCs w:val="22"/>
        </w:rPr>
        <w:t>5) приложение 9 изложить в следующей редакции:</w:t>
      </w:r>
    </w:p>
    <w:p w:rsidR="0072679F" w:rsidRDefault="0072679F" w:rsidP="005F1981">
      <w:pPr>
        <w:rPr>
          <w:sz w:val="18"/>
          <w:szCs w:val="18"/>
        </w:rPr>
      </w:pPr>
      <w:r>
        <w:rPr>
          <w:sz w:val="18"/>
          <w:szCs w:val="18"/>
        </w:rPr>
        <w:t>Приложение 9</w:t>
      </w:r>
    </w:p>
    <w:p w:rsidR="0072679F" w:rsidRDefault="0072679F" w:rsidP="00631D9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72679F" w:rsidRDefault="0072679F" w:rsidP="00631D9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72679F" w:rsidRDefault="0072679F" w:rsidP="00631D9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Хворостянский на 2014 год и на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плановый  период 2015 и  2016 годов»  </w:t>
      </w:r>
    </w:p>
    <w:p w:rsidR="0072679F" w:rsidRDefault="0072679F" w:rsidP="00631D94">
      <w:pPr>
        <w:rPr>
          <w:sz w:val="18"/>
          <w:szCs w:val="18"/>
        </w:rPr>
      </w:pPr>
    </w:p>
    <w:p w:rsidR="0072679F" w:rsidRDefault="0072679F" w:rsidP="00631D94">
      <w:pPr>
        <w:jc w:val="center"/>
        <w:rPr>
          <w:b/>
        </w:rPr>
      </w:pPr>
    </w:p>
    <w:p w:rsidR="0072679F" w:rsidRPr="005F1981" w:rsidRDefault="0072679F" w:rsidP="00631D94">
      <w:pPr>
        <w:jc w:val="center"/>
        <w:rPr>
          <w:b/>
        </w:rPr>
      </w:pPr>
      <w:r w:rsidRPr="005F1981">
        <w:rPr>
          <w:b/>
        </w:rPr>
        <w:t>Источники внутреннего финансирования дефицита</w:t>
      </w:r>
    </w:p>
    <w:p w:rsidR="0072679F" w:rsidRDefault="0072679F" w:rsidP="005F1981">
      <w:pPr>
        <w:jc w:val="center"/>
        <w:rPr>
          <w:b/>
        </w:rPr>
      </w:pPr>
      <w:r w:rsidRPr="005F1981">
        <w:rPr>
          <w:b/>
        </w:rPr>
        <w:t>муниципального района Хворостянский на 2014 год</w:t>
      </w:r>
    </w:p>
    <w:p w:rsidR="0072679F" w:rsidRPr="005F1981" w:rsidRDefault="0072679F" w:rsidP="005F1981">
      <w:pPr>
        <w:jc w:val="center"/>
        <w:rPr>
          <w:b/>
        </w:rPr>
      </w:pPr>
    </w:p>
    <w:tbl>
      <w:tblPr>
        <w:tblW w:w="10044" w:type="dxa"/>
        <w:tblInd w:w="-72" w:type="dxa"/>
        <w:tblLayout w:type="fixed"/>
        <w:tblLook w:val="01E0"/>
      </w:tblPr>
      <w:tblGrid>
        <w:gridCol w:w="606"/>
        <w:gridCol w:w="2693"/>
        <w:gridCol w:w="5528"/>
        <w:gridCol w:w="1217"/>
      </w:tblGrid>
      <w:tr w:rsidR="0072679F" w:rsidRPr="005F1981" w:rsidTr="005F1981">
        <w:trPr>
          <w:trHeight w:val="322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5F1981" w:rsidRDefault="0072679F" w:rsidP="00285308">
            <w:pPr>
              <w:jc w:val="center"/>
              <w:rPr>
                <w:b/>
                <w:lang w:eastAsia="en-US"/>
              </w:rPr>
            </w:pPr>
            <w:r w:rsidRPr="005F1981">
              <w:rPr>
                <w:b/>
                <w:lang w:eastAsia="en-US"/>
              </w:rPr>
              <w:t>Код</w:t>
            </w:r>
          </w:p>
          <w:p w:rsidR="0072679F" w:rsidRPr="005F1981" w:rsidRDefault="0072679F" w:rsidP="00285308">
            <w:pPr>
              <w:jc w:val="center"/>
              <w:rPr>
                <w:b/>
                <w:lang w:eastAsia="en-US"/>
              </w:rPr>
            </w:pPr>
            <w:r w:rsidRPr="005F1981">
              <w:rPr>
                <w:b/>
                <w:lang w:eastAsia="en-US"/>
              </w:rPr>
              <w:t>админ.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5F1981" w:rsidRDefault="0072679F" w:rsidP="00285308">
            <w:pPr>
              <w:jc w:val="center"/>
              <w:rPr>
                <w:b/>
                <w:lang w:eastAsia="en-US"/>
              </w:rPr>
            </w:pPr>
            <w:r w:rsidRPr="005F1981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jc w:val="center"/>
              <w:rPr>
                <w:b/>
                <w:lang w:eastAsia="en-US"/>
              </w:rPr>
            </w:pPr>
            <w:r w:rsidRPr="005F1981">
              <w:rPr>
                <w:b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  <w:p w:rsidR="0072679F" w:rsidRPr="005F1981" w:rsidRDefault="0072679F" w:rsidP="00285308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5F1981" w:rsidRDefault="0072679F" w:rsidP="00285308">
            <w:pPr>
              <w:jc w:val="center"/>
              <w:rPr>
                <w:b/>
                <w:lang w:eastAsia="en-US"/>
              </w:rPr>
            </w:pPr>
            <w:r w:rsidRPr="005F1981">
              <w:rPr>
                <w:b/>
                <w:lang w:eastAsia="en-US"/>
              </w:rPr>
              <w:t>Сумма,      тыс. рублей</w:t>
            </w:r>
          </w:p>
        </w:tc>
      </w:tr>
      <w:tr w:rsidR="0072679F" w:rsidTr="005F1981">
        <w:trPr>
          <w:trHeight w:val="322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79F" w:rsidRDefault="0072679F" w:rsidP="00285308">
            <w:pPr>
              <w:rPr>
                <w:b/>
                <w:lang w:eastAsia="en-US"/>
              </w:rPr>
            </w:pPr>
          </w:p>
        </w:tc>
      </w:tr>
      <w:tr w:rsidR="0072679F" w:rsidTr="005F198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01 00 00 00 00 0000 000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-4 067</w:t>
            </w:r>
          </w:p>
        </w:tc>
      </w:tr>
      <w:tr w:rsidR="0072679F" w:rsidTr="005F198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679F" w:rsidTr="005F198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01 02 00 00 00 0000 700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 в валюте Российской Федерации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679F" w:rsidTr="005F198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 xml:space="preserve"> 0</w:t>
            </w: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 xml:space="preserve"> 0</w:t>
            </w:r>
            <w:r>
              <w:rPr>
                <w:lang w:eastAsia="en-US"/>
              </w:rPr>
              <w:t>0</w:t>
            </w:r>
            <w:r>
              <w:rPr>
                <w:lang w:val="en-US" w:eastAsia="en-US"/>
              </w:rPr>
              <w:t xml:space="preserve"> 00 05 0000 710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679F" w:rsidTr="005F198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01 02 00 00 00 0000 800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679F" w:rsidTr="005F198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01 02 00 00 05 0000 810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679F" w:rsidTr="005F198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01 03 00 00 00 0000 000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-11 238</w:t>
            </w:r>
          </w:p>
        </w:tc>
      </w:tr>
      <w:tr w:rsidR="0072679F" w:rsidTr="005F198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01 03 01 00 00 0000 700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33 713</w:t>
            </w:r>
          </w:p>
        </w:tc>
      </w:tr>
      <w:tr w:rsidR="0072679F" w:rsidTr="005F198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01 03 01 00 05 0000 710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33 713</w:t>
            </w:r>
          </w:p>
        </w:tc>
      </w:tr>
      <w:tr w:rsidR="0072679F" w:rsidTr="005F198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01 03 01 00 00 0000 800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-44 951</w:t>
            </w:r>
          </w:p>
        </w:tc>
      </w:tr>
      <w:tr w:rsidR="0072679F" w:rsidTr="005F198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01 03 01 00 05 0000 810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-44 951</w:t>
            </w:r>
          </w:p>
        </w:tc>
      </w:tr>
      <w:tr w:rsidR="0072679F" w:rsidTr="005F1981">
        <w:trPr>
          <w:trHeight w:val="32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7 171</w:t>
            </w:r>
          </w:p>
        </w:tc>
      </w:tr>
      <w:tr w:rsidR="0072679F" w:rsidTr="005F1981">
        <w:trPr>
          <w:trHeight w:val="35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01 05 00 00 00 0000 500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Увеличение остатков средств бюджетов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-399 795</w:t>
            </w:r>
          </w:p>
        </w:tc>
      </w:tr>
      <w:tr w:rsidR="0072679F" w:rsidTr="005F198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B0680C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01 05 02 00 00 0000 500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-399 795</w:t>
            </w:r>
          </w:p>
        </w:tc>
      </w:tr>
      <w:tr w:rsidR="0072679F" w:rsidTr="005F198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B0680C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01 05 02 01 00 0000 510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</w:t>
            </w:r>
            <w:bookmarkStart w:id="0" w:name="_GoBack"/>
            <w:bookmarkEnd w:id="0"/>
          </w:p>
          <w:p w:rsidR="0072679F" w:rsidRDefault="0072679F" w:rsidP="00285308">
            <w:pPr>
              <w:rPr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-399 795</w:t>
            </w:r>
          </w:p>
        </w:tc>
      </w:tr>
      <w:tr w:rsidR="0072679F" w:rsidTr="005F198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B0680C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01 05 02 01 05 0000 510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-399 795</w:t>
            </w:r>
          </w:p>
        </w:tc>
      </w:tr>
      <w:tr w:rsidR="0072679F" w:rsidTr="005F198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01 05 00 00 00 0000 600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Уменьшение остатков средств бюджетов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406 966</w:t>
            </w:r>
          </w:p>
        </w:tc>
      </w:tr>
      <w:tr w:rsidR="0072679F" w:rsidTr="005F198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B0680C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01 05 02 00 00 0000 600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406 966</w:t>
            </w:r>
          </w:p>
        </w:tc>
      </w:tr>
      <w:tr w:rsidR="0072679F" w:rsidTr="005F198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B0680C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01 05 02 01 00 0000 610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406 966</w:t>
            </w:r>
          </w:p>
        </w:tc>
      </w:tr>
      <w:tr w:rsidR="0072679F" w:rsidTr="005F198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Pr="00B0680C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01 05 02 01 0</w:t>
            </w:r>
            <w:r>
              <w:rPr>
                <w:lang w:val="en-US" w:eastAsia="en-US"/>
              </w:rPr>
              <w:t>5</w:t>
            </w:r>
            <w:r>
              <w:rPr>
                <w:lang w:eastAsia="en-US"/>
              </w:rPr>
              <w:t xml:space="preserve"> 0000 610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9F" w:rsidRDefault="0072679F" w:rsidP="0028530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406 966</w:t>
            </w:r>
          </w:p>
        </w:tc>
      </w:tr>
    </w:tbl>
    <w:p w:rsidR="0072679F" w:rsidRDefault="0072679F" w:rsidP="00285308">
      <w:pPr>
        <w:rPr>
          <w:b/>
          <w:sz w:val="22"/>
          <w:szCs w:val="22"/>
        </w:rPr>
      </w:pPr>
    </w:p>
    <w:p w:rsidR="0072679F" w:rsidRDefault="0072679F" w:rsidP="00B40117">
      <w:pPr>
        <w:tabs>
          <w:tab w:val="left" w:pos="3072"/>
        </w:tabs>
      </w:pPr>
    </w:p>
    <w:p w:rsidR="0072679F" w:rsidRDefault="0072679F" w:rsidP="00B40117">
      <w:pPr>
        <w:tabs>
          <w:tab w:val="left" w:pos="3072"/>
        </w:tabs>
      </w:pPr>
    </w:p>
    <w:p w:rsidR="0072679F" w:rsidRDefault="0072679F" w:rsidP="00631D94">
      <w:r>
        <w:rPr>
          <w:b/>
        </w:rPr>
        <w:t>2</w:t>
      </w:r>
      <w:r>
        <w:t>. Настоящее Решение вступает в силу со дня подписания.</w:t>
      </w:r>
    </w:p>
    <w:p w:rsidR="0072679F" w:rsidRDefault="0072679F" w:rsidP="00631D94"/>
    <w:p w:rsidR="0072679F" w:rsidRDefault="0072679F" w:rsidP="00631D94"/>
    <w:p w:rsidR="0072679F" w:rsidRDefault="0072679F" w:rsidP="00631D94">
      <w:pPr>
        <w:rPr>
          <w:b/>
        </w:rPr>
      </w:pPr>
      <w:r>
        <w:rPr>
          <w:b/>
        </w:rPr>
        <w:t>Глава района                                                                            В. А. Махов</w:t>
      </w:r>
    </w:p>
    <w:p w:rsidR="0072679F" w:rsidRDefault="0072679F" w:rsidP="00631D94">
      <w:pPr>
        <w:rPr>
          <w:b/>
        </w:rPr>
      </w:pPr>
    </w:p>
    <w:p w:rsidR="0072679F" w:rsidRDefault="0072679F" w:rsidP="00631D94">
      <w:pPr>
        <w:rPr>
          <w:b/>
        </w:rPr>
      </w:pPr>
      <w:r>
        <w:rPr>
          <w:b/>
        </w:rPr>
        <w:t>Председатель</w:t>
      </w:r>
    </w:p>
    <w:p w:rsidR="0072679F" w:rsidRDefault="0072679F" w:rsidP="00631D94">
      <w:pPr>
        <w:rPr>
          <w:b/>
        </w:rPr>
      </w:pPr>
      <w:r>
        <w:rPr>
          <w:b/>
        </w:rPr>
        <w:t>Собрания представителей                                                                                   А. М. Добин</w:t>
      </w:r>
    </w:p>
    <w:p w:rsidR="0072679F" w:rsidRDefault="0072679F" w:rsidP="00631D94"/>
    <w:p w:rsidR="0072679F" w:rsidRDefault="0072679F" w:rsidP="00631D94"/>
    <w:p w:rsidR="0072679F" w:rsidRDefault="0072679F" w:rsidP="00631D94"/>
    <w:p w:rsidR="0072679F" w:rsidRDefault="0072679F" w:rsidP="00631D94"/>
    <w:p w:rsidR="0072679F" w:rsidRDefault="0072679F" w:rsidP="00631D94"/>
    <w:p w:rsidR="0072679F" w:rsidRDefault="0072679F"/>
    <w:sectPr w:rsidR="0072679F" w:rsidSect="00663B1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79F" w:rsidRDefault="0072679F" w:rsidP="00303489">
      <w:r>
        <w:separator/>
      </w:r>
    </w:p>
  </w:endnote>
  <w:endnote w:type="continuationSeparator" w:id="1">
    <w:p w:rsidR="0072679F" w:rsidRDefault="0072679F" w:rsidP="00303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79F" w:rsidRDefault="0072679F" w:rsidP="00303489">
      <w:r>
        <w:separator/>
      </w:r>
    </w:p>
  </w:footnote>
  <w:footnote w:type="continuationSeparator" w:id="1">
    <w:p w:rsidR="0072679F" w:rsidRDefault="0072679F" w:rsidP="003034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1D94"/>
    <w:rsid w:val="0003503C"/>
    <w:rsid w:val="00064084"/>
    <w:rsid w:val="0007232D"/>
    <w:rsid w:val="00122319"/>
    <w:rsid w:val="001246E1"/>
    <w:rsid w:val="00126A65"/>
    <w:rsid w:val="00150C06"/>
    <w:rsid w:val="001A0151"/>
    <w:rsid w:val="001F58CC"/>
    <w:rsid w:val="002568E6"/>
    <w:rsid w:val="00285308"/>
    <w:rsid w:val="00303489"/>
    <w:rsid w:val="00332653"/>
    <w:rsid w:val="00333BB2"/>
    <w:rsid w:val="0038264B"/>
    <w:rsid w:val="003E1274"/>
    <w:rsid w:val="004319B4"/>
    <w:rsid w:val="0044486A"/>
    <w:rsid w:val="004C4ECD"/>
    <w:rsid w:val="004C61A1"/>
    <w:rsid w:val="004D5F51"/>
    <w:rsid w:val="00502CCF"/>
    <w:rsid w:val="0050632A"/>
    <w:rsid w:val="005A7511"/>
    <w:rsid w:val="005C02DC"/>
    <w:rsid w:val="005C5087"/>
    <w:rsid w:val="005C6B0C"/>
    <w:rsid w:val="005F1981"/>
    <w:rsid w:val="00630F37"/>
    <w:rsid w:val="00631D94"/>
    <w:rsid w:val="00637404"/>
    <w:rsid w:val="00661770"/>
    <w:rsid w:val="00663B14"/>
    <w:rsid w:val="0066726F"/>
    <w:rsid w:val="007139A2"/>
    <w:rsid w:val="007219BF"/>
    <w:rsid w:val="00725ECF"/>
    <w:rsid w:val="0072679F"/>
    <w:rsid w:val="007338B7"/>
    <w:rsid w:val="0074540C"/>
    <w:rsid w:val="00792176"/>
    <w:rsid w:val="007D24D8"/>
    <w:rsid w:val="007E351B"/>
    <w:rsid w:val="007E5276"/>
    <w:rsid w:val="008105E6"/>
    <w:rsid w:val="00833158"/>
    <w:rsid w:val="008514F3"/>
    <w:rsid w:val="008C77F1"/>
    <w:rsid w:val="008E1E55"/>
    <w:rsid w:val="00955CBD"/>
    <w:rsid w:val="009B46D5"/>
    <w:rsid w:val="00A077F9"/>
    <w:rsid w:val="00AB7F60"/>
    <w:rsid w:val="00B0680C"/>
    <w:rsid w:val="00B174D7"/>
    <w:rsid w:val="00B40117"/>
    <w:rsid w:val="00C226A0"/>
    <w:rsid w:val="00C33D37"/>
    <w:rsid w:val="00CC69EE"/>
    <w:rsid w:val="00CD5B13"/>
    <w:rsid w:val="00D63DA2"/>
    <w:rsid w:val="00DB08F7"/>
    <w:rsid w:val="00E0386B"/>
    <w:rsid w:val="00E51B72"/>
    <w:rsid w:val="00F37877"/>
    <w:rsid w:val="00F4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D9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31D9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31D9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631D9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31D94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31D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31D94"/>
    <w:rPr>
      <w:rFonts w:ascii="Tahoma" w:hAnsi="Tahoma" w:cs="Tahoma"/>
      <w:sz w:val="16"/>
      <w:szCs w:val="16"/>
      <w:lang w:eastAsia="ru-RU"/>
    </w:rPr>
  </w:style>
  <w:style w:type="paragraph" w:styleId="NoSpacing">
    <w:name w:val="No Spacing"/>
    <w:uiPriority w:val="99"/>
    <w:qFormat/>
    <w:rsid w:val="00631D94"/>
    <w:rPr>
      <w:lang w:eastAsia="en-US"/>
    </w:rPr>
  </w:style>
  <w:style w:type="paragraph" w:customStyle="1" w:styleId="ConsPlusNormal">
    <w:name w:val="ConsPlusNormal"/>
    <w:uiPriority w:val="99"/>
    <w:rsid w:val="00631D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">
    <w:name w:val="Текст выноски Знак1"/>
    <w:basedOn w:val="DefaultParagraphFont"/>
    <w:uiPriority w:val="99"/>
    <w:semiHidden/>
    <w:rsid w:val="00631D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734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215</TotalTime>
  <Pages>30</Pages>
  <Words>9253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Семенец</dc:creator>
  <cp:keywords/>
  <dc:description/>
  <cp:lastModifiedBy>Name</cp:lastModifiedBy>
  <cp:revision>47</cp:revision>
  <cp:lastPrinted>2014-11-18T07:38:00Z</cp:lastPrinted>
  <dcterms:created xsi:type="dcterms:W3CDTF">2014-11-11T07:45:00Z</dcterms:created>
  <dcterms:modified xsi:type="dcterms:W3CDTF">2014-11-19T06:24:00Z</dcterms:modified>
</cp:coreProperties>
</file>